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089" w:rsidRDefault="006F2D75" w:rsidP="00623484">
      <w:pPr>
        <w:pStyle w:val="Kop1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623484">
        <w:rPr>
          <w:rFonts w:ascii="Arial" w:hAnsi="Arial" w:cs="Arial"/>
          <w:b/>
          <w:sz w:val="24"/>
          <w:szCs w:val="24"/>
        </w:rPr>
        <w:t xml:space="preserve">Bijlage </w:t>
      </w:r>
      <w:r w:rsidR="00D62B2E">
        <w:rPr>
          <w:rFonts w:ascii="Arial" w:hAnsi="Arial" w:cs="Arial"/>
          <w:b/>
          <w:sz w:val="24"/>
          <w:szCs w:val="24"/>
        </w:rPr>
        <w:t>8</w:t>
      </w:r>
      <w:r w:rsidR="00083988">
        <w:rPr>
          <w:rFonts w:ascii="Arial" w:hAnsi="Arial" w:cs="Arial"/>
          <w:b/>
          <w:sz w:val="24"/>
          <w:szCs w:val="24"/>
        </w:rPr>
        <w:t xml:space="preserve"> </w:t>
      </w:r>
      <w:r w:rsidR="00381089" w:rsidRPr="00623484">
        <w:rPr>
          <w:rFonts w:ascii="Arial" w:hAnsi="Arial" w:cs="Arial"/>
          <w:b/>
          <w:sz w:val="24"/>
          <w:szCs w:val="24"/>
        </w:rPr>
        <w:t>Opgave Referentieprojecten</w:t>
      </w:r>
      <w:r w:rsidRPr="00623484">
        <w:rPr>
          <w:rFonts w:ascii="Arial" w:hAnsi="Arial" w:cs="Arial"/>
          <w:b/>
          <w:sz w:val="24"/>
          <w:szCs w:val="24"/>
        </w:rPr>
        <w:t xml:space="preserve"> </w:t>
      </w:r>
      <w:r w:rsidR="00623484">
        <w:rPr>
          <w:rFonts w:ascii="Arial" w:hAnsi="Arial" w:cs="Arial"/>
          <w:b/>
          <w:sz w:val="24"/>
          <w:szCs w:val="24"/>
        </w:rPr>
        <w:br/>
      </w:r>
      <w:r w:rsidR="00623484" w:rsidRPr="00623484">
        <w:rPr>
          <w:rFonts w:ascii="Arial" w:hAnsi="Arial" w:cs="Arial"/>
          <w:b/>
          <w:sz w:val="24"/>
          <w:szCs w:val="24"/>
        </w:rPr>
        <w:t xml:space="preserve">(zoals opgenomen in Bijlage </w:t>
      </w:r>
      <w:r w:rsidR="00D62B2E">
        <w:rPr>
          <w:rFonts w:ascii="Arial" w:hAnsi="Arial" w:cs="Arial"/>
          <w:b/>
          <w:sz w:val="24"/>
          <w:szCs w:val="24"/>
        </w:rPr>
        <w:t>7</w:t>
      </w:r>
      <w:bookmarkStart w:id="0" w:name="_GoBack"/>
      <w:bookmarkEnd w:id="0"/>
      <w:r w:rsidR="00623484" w:rsidRPr="00623484">
        <w:rPr>
          <w:rFonts w:ascii="Arial" w:hAnsi="Arial" w:cs="Arial"/>
          <w:b/>
          <w:sz w:val="24"/>
          <w:szCs w:val="24"/>
        </w:rPr>
        <w:t xml:space="preserve"> Geschiktheidseisen)</w:t>
      </w:r>
    </w:p>
    <w:p w:rsidR="00623484" w:rsidRPr="00623484" w:rsidRDefault="00623484" w:rsidP="00623484"/>
    <w:p w:rsidR="00381089" w:rsidRPr="00775D01" w:rsidRDefault="00381089" w:rsidP="00381089">
      <w:pPr>
        <w:rPr>
          <w:rFonts w:ascii="Arial" w:hAnsi="Arial" w:cs="Arial"/>
          <w:sz w:val="24"/>
          <w:szCs w:val="24"/>
        </w:rPr>
      </w:pPr>
      <w:bookmarkStart w:id="1" w:name="_Hlk29906125"/>
      <w:r w:rsidRPr="00775D01">
        <w:rPr>
          <w:rFonts w:ascii="Arial" w:hAnsi="Arial" w:cs="Arial"/>
          <w:b/>
          <w:sz w:val="24"/>
          <w:szCs w:val="24"/>
        </w:rPr>
        <w:t xml:space="preserve">Verklaring ten behoeve van de aanbesteding </w:t>
      </w:r>
      <w:r w:rsidR="00F73D3E">
        <w:rPr>
          <w:rFonts w:ascii="Arial" w:hAnsi="Arial" w:cs="Arial"/>
          <w:b/>
          <w:sz w:val="24"/>
          <w:szCs w:val="24"/>
        </w:rPr>
        <w:t>A08.60</w:t>
      </w:r>
      <w:r w:rsidR="00083988">
        <w:rPr>
          <w:rFonts w:ascii="Arial" w:hAnsi="Arial" w:cs="Arial"/>
          <w:b/>
          <w:sz w:val="24"/>
          <w:szCs w:val="24"/>
        </w:rPr>
        <w:t>.2019</w:t>
      </w:r>
      <w:r w:rsidR="00EF3B5E" w:rsidRPr="00775D01">
        <w:rPr>
          <w:rFonts w:ascii="Arial" w:hAnsi="Arial" w:cs="Arial"/>
          <w:b/>
          <w:sz w:val="24"/>
          <w:szCs w:val="24"/>
        </w:rPr>
        <w:t xml:space="preserve"> </w:t>
      </w:r>
      <w:r w:rsidR="00F73D3E">
        <w:rPr>
          <w:rFonts w:ascii="Arial" w:hAnsi="Arial" w:cs="Arial"/>
          <w:b/>
          <w:sz w:val="24"/>
          <w:szCs w:val="24"/>
        </w:rPr>
        <w:t>Inzamelen en verwerken van OPK en Glas</w:t>
      </w:r>
      <w:r w:rsidR="00083988">
        <w:rPr>
          <w:rFonts w:ascii="Arial" w:hAnsi="Arial" w:cs="Arial"/>
          <w:b/>
          <w:sz w:val="24"/>
          <w:szCs w:val="24"/>
        </w:rPr>
        <w:t>.</w:t>
      </w:r>
    </w:p>
    <w:bookmarkEnd w:id="1"/>
    <w:p w:rsidR="00381089" w:rsidRPr="007F18F8" w:rsidRDefault="00381089" w:rsidP="00381089">
      <w:pPr>
        <w:rPr>
          <w:rFonts w:ascii="Arial" w:hAnsi="Arial" w:cs="Arial"/>
          <w:sz w:val="20"/>
        </w:rPr>
      </w:pPr>
    </w:p>
    <w:p w:rsidR="00381089" w:rsidRPr="007F18F8" w:rsidRDefault="00381089" w:rsidP="00381089">
      <w:pPr>
        <w:rPr>
          <w:rFonts w:ascii="Arial" w:hAnsi="Arial" w:cs="Arial"/>
          <w:sz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426"/>
        <w:gridCol w:w="5173"/>
      </w:tblGrid>
      <w:tr w:rsidR="00381089" w:rsidRPr="007F18F8" w:rsidTr="00083988">
        <w:tc>
          <w:tcPr>
            <w:tcW w:w="3402" w:type="dxa"/>
            <w:hideMark/>
          </w:tcPr>
          <w:p w:rsidR="00381089" w:rsidRPr="007F18F8" w:rsidRDefault="00381089" w:rsidP="003E22C0">
            <w:pPr>
              <w:rPr>
                <w:rFonts w:ascii="Arial" w:hAnsi="Arial" w:cs="Arial"/>
                <w:sz w:val="20"/>
              </w:rPr>
            </w:pPr>
            <w:r w:rsidRPr="007F18F8">
              <w:rPr>
                <w:rFonts w:ascii="Arial" w:hAnsi="Arial" w:cs="Arial"/>
                <w:sz w:val="20"/>
              </w:rPr>
              <w:t xml:space="preserve">Naam  </w:t>
            </w:r>
          </w:p>
        </w:tc>
        <w:tc>
          <w:tcPr>
            <w:tcW w:w="5599" w:type="dxa"/>
            <w:gridSpan w:val="2"/>
          </w:tcPr>
          <w:p w:rsidR="00381089" w:rsidRPr="007F18F8" w:rsidRDefault="003E22C0" w:rsidP="00A94DDE">
            <w:pPr>
              <w:rPr>
                <w:rFonts w:ascii="Arial" w:hAnsi="Arial" w:cs="Arial"/>
                <w:b/>
                <w:sz w:val="20"/>
              </w:rPr>
            </w:pPr>
            <w:r w:rsidRPr="007F18F8">
              <w:rPr>
                <w:rFonts w:ascii="Arial" w:hAnsi="Arial" w:cs="Arial"/>
                <w:b/>
                <w:sz w:val="20"/>
              </w:rPr>
              <w:fldChar w:fldCharType="begin"/>
            </w:r>
            <w:r w:rsidRPr="007F18F8">
              <w:rPr>
                <w:rFonts w:ascii="Arial" w:hAnsi="Arial" w:cs="Arial"/>
                <w:b/>
                <w:sz w:val="20"/>
              </w:rPr>
              <w:instrText xml:space="preserve"> DOCPROPERTY  "gegadigde / inschrijver"  \* MERGEFORMAT </w:instrText>
            </w:r>
            <w:r w:rsidRPr="007F18F8">
              <w:rPr>
                <w:rFonts w:ascii="Arial" w:hAnsi="Arial" w:cs="Arial"/>
                <w:b/>
                <w:sz w:val="20"/>
              </w:rPr>
              <w:fldChar w:fldCharType="separate"/>
            </w:r>
            <w:r w:rsidRPr="007F18F8">
              <w:rPr>
                <w:rFonts w:ascii="Arial" w:hAnsi="Arial" w:cs="Arial"/>
                <w:b/>
                <w:sz w:val="20"/>
              </w:rPr>
              <w:t>&lt;</w:t>
            </w:r>
            <w:r w:rsidR="00A94DDE" w:rsidRPr="007F18F8">
              <w:rPr>
                <w:rFonts w:ascii="Arial" w:hAnsi="Arial" w:cs="Arial"/>
                <w:b/>
                <w:sz w:val="20"/>
              </w:rPr>
              <w:t xml:space="preserve">naam </w:t>
            </w:r>
            <w:r w:rsidR="000871FA">
              <w:rPr>
                <w:rFonts w:ascii="Arial" w:hAnsi="Arial" w:cs="Arial"/>
                <w:b/>
                <w:sz w:val="20"/>
              </w:rPr>
              <w:t>Inschrijver</w:t>
            </w:r>
            <w:r w:rsidRPr="007F18F8">
              <w:rPr>
                <w:rFonts w:ascii="Arial" w:hAnsi="Arial" w:cs="Arial"/>
                <w:b/>
                <w:sz w:val="20"/>
              </w:rPr>
              <w:t>&gt;</w:t>
            </w:r>
            <w:r w:rsidRPr="007F18F8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</w:tr>
      <w:tr w:rsidR="00623484" w:rsidRPr="007F18F8" w:rsidTr="00083988">
        <w:trPr>
          <w:trHeight w:val="1092"/>
        </w:trPr>
        <w:tc>
          <w:tcPr>
            <w:tcW w:w="3402" w:type="dxa"/>
            <w:vMerge w:val="restart"/>
          </w:tcPr>
          <w:p w:rsidR="00623484" w:rsidRDefault="00623484" w:rsidP="00623484">
            <w:pPr>
              <w:rPr>
                <w:rFonts w:ascii="Arial" w:hAnsi="Arial" w:cs="Arial"/>
                <w:sz w:val="20"/>
              </w:rPr>
            </w:pPr>
            <w:r w:rsidRPr="007F18F8">
              <w:rPr>
                <w:rFonts w:ascii="Arial" w:hAnsi="Arial" w:cs="Arial"/>
                <w:sz w:val="20"/>
              </w:rPr>
              <w:t>Kerncompetentie</w:t>
            </w:r>
            <w:r w:rsidR="00BA162F">
              <w:rPr>
                <w:rFonts w:ascii="Arial" w:hAnsi="Arial" w:cs="Arial"/>
                <w:sz w:val="20"/>
              </w:rPr>
              <w:t>:</w:t>
            </w:r>
          </w:p>
          <w:p w:rsidR="00BA162F" w:rsidRDefault="00BA162F" w:rsidP="00623484">
            <w:pPr>
              <w:rPr>
                <w:rFonts w:ascii="Arial" w:hAnsi="Arial" w:cs="Arial"/>
                <w:sz w:val="20"/>
              </w:rPr>
            </w:pPr>
          </w:p>
          <w:p w:rsidR="00623484" w:rsidRPr="00BA162F" w:rsidRDefault="00BA162F" w:rsidP="00623484">
            <w:pPr>
              <w:rPr>
                <w:rFonts w:ascii="Arial" w:hAnsi="Arial" w:cs="Arial"/>
                <w:i/>
                <w:sz w:val="20"/>
              </w:rPr>
            </w:pPr>
            <w:r w:rsidRPr="00BA162F">
              <w:rPr>
                <w:rFonts w:ascii="Arial" w:hAnsi="Arial" w:cs="Arial"/>
                <w:i/>
                <w:sz w:val="20"/>
                <w:highlight w:val="yellow"/>
              </w:rPr>
              <w:t>&lt;welke kerncompetentie</w:t>
            </w:r>
            <w:r>
              <w:rPr>
                <w:rFonts w:ascii="Arial" w:hAnsi="Arial" w:cs="Arial"/>
                <w:i/>
                <w:sz w:val="20"/>
                <w:highlight w:val="yellow"/>
              </w:rPr>
              <w:t>(s)</w:t>
            </w:r>
            <w:r w:rsidRPr="00BA162F">
              <w:rPr>
                <w:rFonts w:ascii="Arial" w:hAnsi="Arial" w:cs="Arial"/>
                <w:i/>
                <w:sz w:val="20"/>
                <w:highlight w:val="yellow"/>
              </w:rPr>
              <w:t xml:space="preserve"> toont u aan?&gt;</w:t>
            </w:r>
          </w:p>
        </w:tc>
        <w:tc>
          <w:tcPr>
            <w:tcW w:w="426" w:type="dxa"/>
          </w:tcPr>
          <w:p w:rsidR="00623484" w:rsidRPr="007F18F8" w:rsidRDefault="00623484" w:rsidP="000871FA">
            <w:pPr>
              <w:numPr>
                <w:ilvl w:val="0"/>
                <w:numId w:val="35"/>
              </w:numPr>
              <w:ind w:right="229"/>
              <w:rPr>
                <w:rFonts w:ascii="Arial" w:hAnsi="Arial" w:cs="Arial"/>
                <w:sz w:val="20"/>
              </w:rPr>
            </w:pPr>
          </w:p>
        </w:tc>
        <w:tc>
          <w:tcPr>
            <w:tcW w:w="5173" w:type="dxa"/>
          </w:tcPr>
          <w:p w:rsidR="000871FA" w:rsidRPr="007F18F8" w:rsidRDefault="000871FA" w:rsidP="000871FA">
            <w:pPr>
              <w:ind w:right="229"/>
              <w:rPr>
                <w:rFonts w:ascii="Arial" w:hAnsi="Arial" w:cs="Arial"/>
                <w:sz w:val="20"/>
              </w:rPr>
            </w:pPr>
          </w:p>
        </w:tc>
      </w:tr>
      <w:tr w:rsidR="00623484" w:rsidRPr="007F18F8" w:rsidTr="00083988">
        <w:trPr>
          <w:trHeight w:val="1092"/>
        </w:trPr>
        <w:tc>
          <w:tcPr>
            <w:tcW w:w="3402" w:type="dxa"/>
            <w:vMerge/>
          </w:tcPr>
          <w:p w:rsidR="00623484" w:rsidRPr="007F18F8" w:rsidRDefault="00623484" w:rsidP="0062348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" w:type="dxa"/>
          </w:tcPr>
          <w:p w:rsidR="00623484" w:rsidRPr="007F18F8" w:rsidRDefault="00623484" w:rsidP="00623484">
            <w:pPr>
              <w:ind w:right="229"/>
              <w:rPr>
                <w:rFonts w:ascii="Arial" w:hAnsi="Arial" w:cs="Arial"/>
                <w:sz w:val="20"/>
              </w:rPr>
            </w:pPr>
          </w:p>
        </w:tc>
        <w:tc>
          <w:tcPr>
            <w:tcW w:w="5173" w:type="dxa"/>
          </w:tcPr>
          <w:p w:rsidR="000871FA" w:rsidRPr="007F18F8" w:rsidRDefault="000871FA" w:rsidP="00BA162F">
            <w:pPr>
              <w:pStyle w:val="Plattetekst3"/>
              <w:spacing w:line="280" w:lineRule="exact"/>
              <w:ind w:left="-5"/>
              <w:rPr>
                <w:rFonts w:ascii="Arial" w:hAnsi="Arial" w:cs="Arial"/>
                <w:sz w:val="20"/>
              </w:rPr>
            </w:pPr>
          </w:p>
        </w:tc>
      </w:tr>
    </w:tbl>
    <w:p w:rsidR="00381089" w:rsidRPr="00EF3B5E" w:rsidRDefault="00381089" w:rsidP="00381089">
      <w:pPr>
        <w:rPr>
          <w:rFonts w:ascii="Arial" w:hAnsi="Arial" w:cs="Arial"/>
          <w:szCs w:val="18"/>
        </w:rPr>
      </w:pPr>
    </w:p>
    <w:tbl>
      <w:tblPr>
        <w:tblW w:w="9015" w:type="dxa"/>
        <w:jc w:val="center"/>
        <w:tblInd w:w="1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7"/>
        <w:gridCol w:w="64"/>
        <w:gridCol w:w="412"/>
        <w:gridCol w:w="28"/>
        <w:gridCol w:w="65"/>
        <w:gridCol w:w="2090"/>
        <w:gridCol w:w="28"/>
        <w:gridCol w:w="65"/>
        <w:gridCol w:w="3433"/>
        <w:gridCol w:w="2709"/>
        <w:gridCol w:w="27"/>
        <w:gridCol w:w="67"/>
      </w:tblGrid>
      <w:tr w:rsidR="00381089" w:rsidRPr="00EF3B5E" w:rsidTr="00CE1A09">
        <w:trPr>
          <w:gridBefore w:val="1"/>
          <w:gridAfter w:val="1"/>
          <w:wBefore w:w="27" w:type="dxa"/>
          <w:wAfter w:w="67" w:type="dxa"/>
          <w:cantSplit/>
          <w:trHeight w:val="562"/>
          <w:jc w:val="center"/>
        </w:trPr>
        <w:tc>
          <w:tcPr>
            <w:tcW w:w="89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381089" w:rsidRPr="00EF3B5E" w:rsidRDefault="00381089">
            <w:pPr>
              <w:jc w:val="center"/>
              <w:rPr>
                <w:rFonts w:ascii="Arial" w:hAnsi="Arial" w:cs="Arial"/>
                <w:b/>
                <w:szCs w:val="18"/>
              </w:rPr>
            </w:pPr>
            <w:r w:rsidRPr="00EF3B5E">
              <w:rPr>
                <w:rFonts w:ascii="Arial" w:hAnsi="Arial" w:cs="Arial"/>
                <w:b/>
                <w:szCs w:val="18"/>
              </w:rPr>
              <w:t>Referentieprojecten</w:t>
            </w:r>
          </w:p>
        </w:tc>
      </w:tr>
      <w:tr w:rsidR="00381089" w:rsidRPr="00EF3B5E" w:rsidTr="00CE1A09">
        <w:trPr>
          <w:gridBefore w:val="1"/>
          <w:gridAfter w:val="1"/>
          <w:wBefore w:w="27" w:type="dxa"/>
          <w:wAfter w:w="67" w:type="dxa"/>
          <w:cantSplit/>
          <w:trHeight w:val="562"/>
          <w:jc w:val="center"/>
        </w:trPr>
        <w:tc>
          <w:tcPr>
            <w:tcW w:w="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089" w:rsidRPr="00EF3B5E" w:rsidRDefault="00381089">
            <w:pPr>
              <w:tabs>
                <w:tab w:val="left" w:pos="1843"/>
              </w:tabs>
              <w:ind w:right="-1130"/>
              <w:rPr>
                <w:rFonts w:ascii="Arial" w:hAnsi="Arial" w:cs="Arial"/>
                <w:szCs w:val="18"/>
              </w:rPr>
            </w:pPr>
            <w:r w:rsidRPr="00EF3B5E">
              <w:rPr>
                <w:rFonts w:ascii="Arial" w:hAnsi="Arial" w:cs="Arial"/>
                <w:szCs w:val="18"/>
              </w:rPr>
              <w:t>1</w:t>
            </w:r>
          </w:p>
        </w:tc>
        <w:tc>
          <w:tcPr>
            <w:tcW w:w="2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089" w:rsidRPr="00EF3B5E" w:rsidRDefault="00381089">
            <w:pPr>
              <w:tabs>
                <w:tab w:val="left" w:pos="1843"/>
              </w:tabs>
              <w:ind w:right="117"/>
              <w:rPr>
                <w:rFonts w:ascii="Arial" w:hAnsi="Arial" w:cs="Arial"/>
                <w:szCs w:val="18"/>
              </w:rPr>
            </w:pPr>
            <w:r w:rsidRPr="00EF3B5E">
              <w:rPr>
                <w:rFonts w:ascii="Arial" w:hAnsi="Arial" w:cs="Arial"/>
                <w:szCs w:val="18"/>
              </w:rPr>
              <w:t>Naam, adres en telefoonnummer referentieproject + naam contactpersoon</w:t>
            </w:r>
          </w:p>
        </w:tc>
        <w:tc>
          <w:tcPr>
            <w:tcW w:w="6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89" w:rsidRPr="00EF3B5E" w:rsidRDefault="00381089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  <w:p w:rsidR="00381089" w:rsidRPr="00EF3B5E" w:rsidRDefault="00381089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  <w:p w:rsidR="00381089" w:rsidRPr="00EF3B5E" w:rsidRDefault="00381089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  <w:p w:rsidR="00381089" w:rsidRPr="00EF3B5E" w:rsidRDefault="00381089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  <w:p w:rsidR="00381089" w:rsidRPr="00EF3B5E" w:rsidRDefault="00381089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  <w:r w:rsidRPr="00EF3B5E">
              <w:rPr>
                <w:rFonts w:ascii="Arial" w:hAnsi="Arial" w:cs="Arial"/>
                <w:szCs w:val="18"/>
              </w:rPr>
              <w:t>Overheidsorganisatie: Ja / Nee</w:t>
            </w:r>
          </w:p>
        </w:tc>
      </w:tr>
      <w:tr w:rsidR="00381089" w:rsidRPr="00EF3B5E" w:rsidTr="00CE1A09">
        <w:trPr>
          <w:gridBefore w:val="1"/>
          <w:gridAfter w:val="1"/>
          <w:wBefore w:w="27" w:type="dxa"/>
          <w:wAfter w:w="67" w:type="dxa"/>
          <w:cantSplit/>
          <w:trHeight w:val="562"/>
          <w:jc w:val="center"/>
        </w:trPr>
        <w:tc>
          <w:tcPr>
            <w:tcW w:w="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089" w:rsidRPr="00EF3B5E" w:rsidRDefault="00381089">
            <w:pPr>
              <w:tabs>
                <w:tab w:val="left" w:pos="1843"/>
              </w:tabs>
              <w:ind w:right="-1130"/>
              <w:rPr>
                <w:rFonts w:ascii="Arial" w:hAnsi="Arial" w:cs="Arial"/>
                <w:szCs w:val="18"/>
              </w:rPr>
            </w:pPr>
            <w:r w:rsidRPr="00EF3B5E">
              <w:rPr>
                <w:rFonts w:ascii="Arial" w:hAnsi="Arial" w:cs="Arial"/>
                <w:szCs w:val="18"/>
              </w:rPr>
              <w:t>2</w:t>
            </w:r>
          </w:p>
        </w:tc>
        <w:tc>
          <w:tcPr>
            <w:tcW w:w="2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089" w:rsidRPr="00EF3B5E" w:rsidRDefault="00381089">
            <w:pPr>
              <w:tabs>
                <w:tab w:val="left" w:pos="1843"/>
              </w:tabs>
              <w:ind w:right="117"/>
              <w:rPr>
                <w:rFonts w:ascii="Arial" w:hAnsi="Arial" w:cs="Arial"/>
                <w:szCs w:val="18"/>
              </w:rPr>
            </w:pPr>
            <w:r w:rsidRPr="00EF3B5E">
              <w:rPr>
                <w:rFonts w:ascii="Arial" w:hAnsi="Arial" w:cs="Arial"/>
                <w:szCs w:val="18"/>
              </w:rPr>
              <w:t>Naam en omschrijving van het project</w:t>
            </w:r>
          </w:p>
        </w:tc>
        <w:tc>
          <w:tcPr>
            <w:tcW w:w="6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89" w:rsidRPr="00EF3B5E" w:rsidRDefault="00381089">
            <w:pPr>
              <w:tabs>
                <w:tab w:val="left" w:pos="1843"/>
              </w:tabs>
              <w:rPr>
                <w:rFonts w:ascii="Arial" w:hAnsi="Arial" w:cs="Arial"/>
                <w:szCs w:val="18"/>
              </w:rPr>
            </w:pPr>
          </w:p>
        </w:tc>
      </w:tr>
      <w:tr w:rsidR="00381089" w:rsidRPr="00EF3B5E" w:rsidTr="00CE1A09">
        <w:trPr>
          <w:gridBefore w:val="1"/>
          <w:gridAfter w:val="1"/>
          <w:wBefore w:w="27" w:type="dxa"/>
          <w:wAfter w:w="67" w:type="dxa"/>
          <w:cantSplit/>
          <w:trHeight w:val="562"/>
          <w:jc w:val="center"/>
        </w:trPr>
        <w:tc>
          <w:tcPr>
            <w:tcW w:w="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089" w:rsidRPr="00EF3B5E" w:rsidRDefault="00BA162F">
            <w:pPr>
              <w:tabs>
                <w:tab w:val="left" w:pos="1843"/>
              </w:tabs>
              <w:ind w:right="-1130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3</w:t>
            </w:r>
          </w:p>
        </w:tc>
        <w:tc>
          <w:tcPr>
            <w:tcW w:w="2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89" w:rsidRPr="00EF3B5E" w:rsidRDefault="00381089">
            <w:pPr>
              <w:tabs>
                <w:tab w:val="left" w:pos="1843"/>
              </w:tabs>
              <w:ind w:right="-38"/>
              <w:rPr>
                <w:rFonts w:ascii="Arial" w:hAnsi="Arial" w:cs="Arial"/>
                <w:szCs w:val="18"/>
              </w:rPr>
            </w:pPr>
            <w:r w:rsidRPr="00EF3B5E">
              <w:rPr>
                <w:rFonts w:ascii="Arial" w:hAnsi="Arial" w:cs="Arial"/>
                <w:szCs w:val="18"/>
              </w:rPr>
              <w:t>De opdrachtwaarde</w:t>
            </w:r>
          </w:p>
          <w:p w:rsidR="00381089" w:rsidRPr="00EF3B5E" w:rsidRDefault="00381089">
            <w:pPr>
              <w:tabs>
                <w:tab w:val="left" w:pos="1843"/>
              </w:tabs>
              <w:ind w:right="-38"/>
              <w:rPr>
                <w:rFonts w:ascii="Arial" w:hAnsi="Arial" w:cs="Arial"/>
                <w:szCs w:val="18"/>
              </w:rPr>
            </w:pPr>
          </w:p>
        </w:tc>
        <w:tc>
          <w:tcPr>
            <w:tcW w:w="6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89" w:rsidRPr="00EF3B5E" w:rsidRDefault="00381089">
            <w:pPr>
              <w:tabs>
                <w:tab w:val="left" w:pos="1843"/>
              </w:tabs>
              <w:rPr>
                <w:rFonts w:ascii="Arial" w:hAnsi="Arial" w:cs="Arial"/>
                <w:szCs w:val="18"/>
              </w:rPr>
            </w:pPr>
            <w:r w:rsidRPr="00EF3B5E">
              <w:rPr>
                <w:rFonts w:ascii="Arial" w:hAnsi="Arial" w:cs="Arial"/>
                <w:szCs w:val="18"/>
              </w:rPr>
              <w:t>€</w:t>
            </w:r>
          </w:p>
          <w:p w:rsidR="00381089" w:rsidRPr="00EF3B5E" w:rsidRDefault="00381089">
            <w:pPr>
              <w:tabs>
                <w:tab w:val="left" w:pos="1843"/>
              </w:tabs>
              <w:rPr>
                <w:rFonts w:ascii="Arial" w:hAnsi="Arial" w:cs="Arial"/>
                <w:szCs w:val="18"/>
              </w:rPr>
            </w:pPr>
          </w:p>
          <w:p w:rsidR="00381089" w:rsidRPr="00EF3B5E" w:rsidRDefault="00381089">
            <w:pPr>
              <w:tabs>
                <w:tab w:val="left" w:pos="1843"/>
              </w:tabs>
              <w:rPr>
                <w:rFonts w:ascii="Arial" w:hAnsi="Arial" w:cs="Arial"/>
                <w:szCs w:val="18"/>
              </w:rPr>
            </w:pPr>
            <w:r w:rsidRPr="00EF3B5E">
              <w:rPr>
                <w:rFonts w:ascii="Arial" w:hAnsi="Arial" w:cs="Arial"/>
                <w:szCs w:val="18"/>
              </w:rPr>
              <w:t xml:space="preserve">(De eventuele waarde van het gedeelte dat in </w:t>
            </w:r>
            <w:proofErr w:type="spellStart"/>
            <w:r w:rsidRPr="00EF3B5E">
              <w:rPr>
                <w:rFonts w:ascii="Arial" w:hAnsi="Arial" w:cs="Arial"/>
                <w:szCs w:val="18"/>
              </w:rPr>
              <w:t>onderaanneming</w:t>
            </w:r>
            <w:proofErr w:type="spellEnd"/>
            <w:r w:rsidRPr="00EF3B5E">
              <w:rPr>
                <w:rFonts w:ascii="Arial" w:hAnsi="Arial" w:cs="Arial"/>
                <w:szCs w:val="18"/>
              </w:rPr>
              <w:t xml:space="preserve"> is uitgevoerd apart vermelden.)</w:t>
            </w:r>
          </w:p>
        </w:tc>
      </w:tr>
      <w:tr w:rsidR="00381089" w:rsidRPr="00EF3B5E" w:rsidTr="00CE1A09">
        <w:trPr>
          <w:gridAfter w:val="2"/>
          <w:wAfter w:w="94" w:type="dxa"/>
          <w:cantSplit/>
          <w:trHeight w:val="377"/>
          <w:jc w:val="center"/>
        </w:trPr>
        <w:tc>
          <w:tcPr>
            <w:tcW w:w="5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089" w:rsidRPr="00EF3B5E" w:rsidRDefault="00BA162F">
            <w:pPr>
              <w:tabs>
                <w:tab w:val="left" w:pos="1843"/>
              </w:tabs>
              <w:ind w:right="-1130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4</w:t>
            </w:r>
          </w:p>
        </w:tc>
        <w:tc>
          <w:tcPr>
            <w:tcW w:w="218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089" w:rsidRPr="00EF3B5E" w:rsidRDefault="00381089">
            <w:pPr>
              <w:tabs>
                <w:tab w:val="left" w:pos="1843"/>
              </w:tabs>
              <w:ind w:right="-39"/>
              <w:rPr>
                <w:rFonts w:ascii="Arial" w:hAnsi="Arial" w:cs="Arial"/>
                <w:szCs w:val="18"/>
              </w:rPr>
            </w:pPr>
            <w:r w:rsidRPr="00EF3B5E">
              <w:rPr>
                <w:rFonts w:ascii="Arial" w:hAnsi="Arial" w:cs="Arial"/>
                <w:szCs w:val="18"/>
              </w:rPr>
              <w:t>Data</w:t>
            </w:r>
          </w:p>
        </w:tc>
        <w:tc>
          <w:tcPr>
            <w:tcW w:w="3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089" w:rsidRPr="00EF3B5E" w:rsidRDefault="00381089">
            <w:pPr>
              <w:ind w:right="-21"/>
              <w:rPr>
                <w:rFonts w:ascii="Arial" w:hAnsi="Arial" w:cs="Arial"/>
                <w:szCs w:val="18"/>
              </w:rPr>
            </w:pPr>
            <w:r w:rsidRPr="00EF3B5E">
              <w:rPr>
                <w:rFonts w:ascii="Arial" w:hAnsi="Arial" w:cs="Arial"/>
                <w:szCs w:val="18"/>
              </w:rPr>
              <w:t>Datum aanvang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89" w:rsidRPr="00EF3B5E" w:rsidRDefault="00381089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</w:tc>
      </w:tr>
      <w:tr w:rsidR="00381089" w:rsidRPr="00EF3B5E" w:rsidTr="00CE1A09">
        <w:trPr>
          <w:gridAfter w:val="2"/>
          <w:wAfter w:w="94" w:type="dxa"/>
          <w:cantSplit/>
          <w:trHeight w:val="376"/>
          <w:jc w:val="center"/>
        </w:trPr>
        <w:tc>
          <w:tcPr>
            <w:tcW w:w="5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089" w:rsidRPr="00EF3B5E" w:rsidRDefault="00381089">
            <w:pPr>
              <w:spacing w:line="240" w:lineRule="auto"/>
              <w:rPr>
                <w:rFonts w:ascii="Arial" w:hAnsi="Arial" w:cs="Arial"/>
                <w:szCs w:val="18"/>
              </w:rPr>
            </w:pPr>
          </w:p>
        </w:tc>
        <w:tc>
          <w:tcPr>
            <w:tcW w:w="218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089" w:rsidRPr="00EF3B5E" w:rsidRDefault="00381089">
            <w:pPr>
              <w:spacing w:line="240" w:lineRule="auto"/>
              <w:rPr>
                <w:rFonts w:ascii="Arial" w:hAnsi="Arial" w:cs="Arial"/>
                <w:szCs w:val="18"/>
              </w:rPr>
            </w:pPr>
          </w:p>
        </w:tc>
        <w:tc>
          <w:tcPr>
            <w:tcW w:w="3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089" w:rsidRPr="00EF3B5E" w:rsidRDefault="00381089">
            <w:pPr>
              <w:tabs>
                <w:tab w:val="left" w:pos="1843"/>
              </w:tabs>
              <w:ind w:right="-21"/>
              <w:rPr>
                <w:rFonts w:ascii="Arial" w:hAnsi="Arial" w:cs="Arial"/>
                <w:szCs w:val="18"/>
              </w:rPr>
            </w:pPr>
            <w:r w:rsidRPr="00EF3B5E">
              <w:rPr>
                <w:rFonts w:ascii="Arial" w:hAnsi="Arial" w:cs="Arial"/>
                <w:szCs w:val="18"/>
              </w:rPr>
              <w:t>Datum afronding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89" w:rsidRPr="00EF3B5E" w:rsidRDefault="00381089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</w:tc>
      </w:tr>
      <w:tr w:rsidR="00381089" w:rsidRPr="00EF3B5E" w:rsidTr="00CE1A09">
        <w:trPr>
          <w:gridBefore w:val="1"/>
          <w:gridAfter w:val="1"/>
          <w:wBefore w:w="27" w:type="dxa"/>
          <w:wAfter w:w="67" w:type="dxa"/>
          <w:cantSplit/>
          <w:trHeight w:val="254"/>
          <w:jc w:val="center"/>
        </w:trPr>
        <w:tc>
          <w:tcPr>
            <w:tcW w:w="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089" w:rsidRPr="00EF3B5E" w:rsidRDefault="00BA162F">
            <w:pPr>
              <w:tabs>
                <w:tab w:val="left" w:pos="1843"/>
              </w:tabs>
              <w:ind w:right="-1130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5</w:t>
            </w:r>
          </w:p>
        </w:tc>
        <w:tc>
          <w:tcPr>
            <w:tcW w:w="2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089" w:rsidRPr="00EF3B5E" w:rsidRDefault="00381089">
            <w:pPr>
              <w:ind w:right="45"/>
              <w:rPr>
                <w:rFonts w:ascii="Arial" w:hAnsi="Arial" w:cs="Arial"/>
                <w:szCs w:val="18"/>
              </w:rPr>
            </w:pPr>
            <w:r w:rsidRPr="00EF3B5E">
              <w:rPr>
                <w:rFonts w:ascii="Arial" w:hAnsi="Arial" w:cs="Arial"/>
                <w:szCs w:val="18"/>
              </w:rPr>
              <w:t>Naam en adres samenwerkingspartner(s)/onderaannemers</w:t>
            </w:r>
          </w:p>
        </w:tc>
        <w:tc>
          <w:tcPr>
            <w:tcW w:w="6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89" w:rsidRPr="00EF3B5E" w:rsidRDefault="00381089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  <w:p w:rsidR="00381089" w:rsidRPr="00EF3B5E" w:rsidRDefault="00381089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  <w:p w:rsidR="00381089" w:rsidRPr="00EF3B5E" w:rsidRDefault="00381089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</w:tc>
      </w:tr>
      <w:tr w:rsidR="00CE1A09" w:rsidRPr="00EF3B5E" w:rsidTr="00CE1A09">
        <w:trPr>
          <w:gridBefore w:val="2"/>
          <w:wBefore w:w="91" w:type="dxa"/>
          <w:cantSplit/>
          <w:trHeight w:val="411"/>
          <w:jc w:val="center"/>
        </w:trPr>
        <w:tc>
          <w:tcPr>
            <w:tcW w:w="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A09" w:rsidRPr="00EF3B5E" w:rsidRDefault="00BA162F">
            <w:pPr>
              <w:tabs>
                <w:tab w:val="left" w:pos="1843"/>
              </w:tabs>
              <w:ind w:right="-1130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6</w:t>
            </w:r>
          </w:p>
        </w:tc>
        <w:tc>
          <w:tcPr>
            <w:tcW w:w="2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A09" w:rsidRPr="00EF3B5E" w:rsidRDefault="00CE1A09">
            <w:pPr>
              <w:ind w:right="-99"/>
              <w:rPr>
                <w:rFonts w:ascii="Arial" w:hAnsi="Arial" w:cs="Arial"/>
                <w:szCs w:val="18"/>
              </w:rPr>
            </w:pPr>
            <w:r w:rsidRPr="00EF3B5E">
              <w:rPr>
                <w:rFonts w:ascii="Arial" w:hAnsi="Arial" w:cs="Arial"/>
                <w:szCs w:val="18"/>
              </w:rPr>
              <w:t>Geef inzicht in de wijze waarop de gevraagde kerncompetentie bij dit referentieproject naar voren kwam.</w:t>
            </w:r>
          </w:p>
        </w:tc>
        <w:tc>
          <w:tcPr>
            <w:tcW w:w="6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1A09" w:rsidRPr="00EF3B5E" w:rsidRDefault="00CE1A09">
            <w:pPr>
              <w:rPr>
                <w:rFonts w:ascii="Arial" w:hAnsi="Arial" w:cs="Arial"/>
                <w:szCs w:val="18"/>
              </w:rPr>
            </w:pPr>
            <w:r w:rsidRPr="00EF3B5E">
              <w:rPr>
                <w:rFonts w:ascii="Arial" w:hAnsi="Arial" w:cs="Arial"/>
                <w:szCs w:val="18"/>
              </w:rPr>
              <w:t xml:space="preserve">Geeft u een korte beschrijving van de inhoud en omvang van de uitgevoerde werkzaamheden </w:t>
            </w:r>
          </w:p>
          <w:p w:rsidR="00CE1A09" w:rsidRPr="00EF3B5E" w:rsidRDefault="00CE1A09">
            <w:pPr>
              <w:rPr>
                <w:rFonts w:ascii="Arial" w:hAnsi="Arial" w:cs="Arial"/>
                <w:szCs w:val="18"/>
              </w:rPr>
            </w:pPr>
          </w:p>
        </w:tc>
      </w:tr>
    </w:tbl>
    <w:p w:rsidR="00AE03A0" w:rsidRPr="00EF3B5E" w:rsidRDefault="00AE03A0" w:rsidP="001B251C">
      <w:pPr>
        <w:rPr>
          <w:rFonts w:ascii="Arial" w:hAnsi="Arial" w:cs="Arial"/>
          <w:szCs w:val="18"/>
        </w:rPr>
      </w:pPr>
    </w:p>
    <w:p w:rsidR="00AE03A0" w:rsidRPr="00EF3B5E" w:rsidRDefault="00AE03A0" w:rsidP="001B251C">
      <w:pPr>
        <w:rPr>
          <w:rFonts w:ascii="Arial" w:hAnsi="Arial" w:cs="Arial"/>
          <w:szCs w:val="18"/>
        </w:rPr>
      </w:pPr>
    </w:p>
    <w:sectPr w:rsidR="00AE03A0" w:rsidRPr="00EF3B5E" w:rsidSect="006A4F96">
      <w:headerReference w:type="default" r:id="rId11"/>
      <w:footerReference w:type="default" r:id="rId12"/>
      <w:headerReference w:type="first" r:id="rId13"/>
      <w:pgSz w:w="11906" w:h="16838" w:code="9"/>
      <w:pgMar w:top="1418" w:right="1418" w:bottom="1418" w:left="1418" w:header="709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442" w:rsidRDefault="00683442">
      <w:r>
        <w:separator/>
      </w:r>
    </w:p>
  </w:endnote>
  <w:endnote w:type="continuationSeparator" w:id="0">
    <w:p w:rsidR="00683442" w:rsidRDefault="00683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Ve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8BA" w:rsidRPr="005873C2" w:rsidRDefault="006258BA" w:rsidP="00670E63">
    <w:pPr>
      <w:pStyle w:val="Voettekst"/>
      <w:rPr>
        <w:rFonts w:ascii="Arial" w:hAnsi="Arial" w:cs="Arial"/>
      </w:rPr>
    </w:pPr>
    <w:r w:rsidRPr="005873C2">
      <w:rPr>
        <w:rFonts w:ascii="Arial" w:hAnsi="Arial" w:cs="Arial"/>
      </w:rPr>
      <w:t>Servicepunt71</w:t>
    </w:r>
    <w:r w:rsidRPr="005873C2">
      <w:rPr>
        <w:rFonts w:ascii="Arial" w:hAnsi="Arial" w:cs="Arial"/>
      </w:rPr>
      <w:tab/>
      <w:t xml:space="preserve">bijlage 2, pagina </w:t>
    </w:r>
    <w:r w:rsidRPr="005873C2">
      <w:rPr>
        <w:rFonts w:ascii="Arial" w:hAnsi="Arial" w:cs="Arial"/>
      </w:rPr>
      <w:fldChar w:fldCharType="begin"/>
    </w:r>
    <w:r w:rsidRPr="005873C2">
      <w:rPr>
        <w:rFonts w:ascii="Arial" w:hAnsi="Arial" w:cs="Arial"/>
      </w:rPr>
      <w:instrText xml:space="preserve"> PAGE </w:instrText>
    </w:r>
    <w:r w:rsidRPr="005873C2">
      <w:rPr>
        <w:rFonts w:ascii="Arial" w:hAnsi="Arial" w:cs="Arial"/>
      </w:rPr>
      <w:fldChar w:fldCharType="separate"/>
    </w:r>
    <w:r w:rsidR="00381089">
      <w:rPr>
        <w:rFonts w:ascii="Arial" w:hAnsi="Arial" w:cs="Arial"/>
        <w:noProof/>
      </w:rPr>
      <w:t>2</w:t>
    </w:r>
    <w:r w:rsidRPr="005873C2">
      <w:rPr>
        <w:rFonts w:ascii="Arial" w:hAnsi="Arial" w:cs="Arial"/>
      </w:rPr>
      <w:fldChar w:fldCharType="end"/>
    </w:r>
    <w:r w:rsidRPr="005873C2">
      <w:rPr>
        <w:rFonts w:ascii="Arial" w:hAnsi="Arial" w:cs="Arial"/>
      </w:rPr>
      <w:t xml:space="preserve"> van </w:t>
    </w:r>
    <w:r w:rsidRPr="005873C2">
      <w:rPr>
        <w:rFonts w:ascii="Arial" w:hAnsi="Arial" w:cs="Arial"/>
      </w:rPr>
      <w:fldChar w:fldCharType="begin"/>
    </w:r>
    <w:r w:rsidRPr="005873C2">
      <w:rPr>
        <w:rFonts w:ascii="Arial" w:hAnsi="Arial" w:cs="Arial"/>
      </w:rPr>
      <w:instrText xml:space="preserve"> NUMPAGES </w:instrText>
    </w:r>
    <w:r w:rsidRPr="005873C2">
      <w:rPr>
        <w:rFonts w:ascii="Arial" w:hAnsi="Arial" w:cs="Arial"/>
      </w:rPr>
      <w:fldChar w:fldCharType="separate"/>
    </w:r>
    <w:r w:rsidR="00381089">
      <w:rPr>
        <w:rFonts w:ascii="Arial" w:hAnsi="Arial" w:cs="Arial"/>
        <w:noProof/>
      </w:rPr>
      <w:t>3</w:t>
    </w:r>
    <w:r w:rsidRPr="005873C2">
      <w:rPr>
        <w:rFonts w:ascii="Arial" w:hAnsi="Arial" w:cs="Arial"/>
      </w:rPr>
      <w:fldChar w:fldCharType="end"/>
    </w:r>
    <w:bookmarkStart w:id="2" w:name="OLE_LINK3"/>
    <w:bookmarkStart w:id="3" w:name="OLE_LINK4"/>
  </w:p>
  <w:p w:rsidR="006258BA" w:rsidRPr="005873C2" w:rsidRDefault="006258BA" w:rsidP="00670E63">
    <w:pPr>
      <w:pStyle w:val="Voettekst"/>
      <w:rPr>
        <w:rFonts w:ascii="Arial" w:hAnsi="Arial" w:cs="Arial"/>
      </w:rPr>
    </w:pPr>
    <w:r w:rsidRPr="005873C2">
      <w:rPr>
        <w:rFonts w:ascii="Arial" w:hAnsi="Arial" w:cs="Arial"/>
      </w:rPr>
      <w:t>&lt;Selectieleidraad/Uitnodiging tot inschrijving&gt; &lt;project&gt;</w:t>
    </w:r>
  </w:p>
  <w:bookmarkEnd w:id="2"/>
  <w:bookmarkEnd w:id="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442" w:rsidRDefault="00683442">
      <w:r>
        <w:separator/>
      </w:r>
    </w:p>
  </w:footnote>
  <w:footnote w:type="continuationSeparator" w:id="0">
    <w:p w:rsidR="00683442" w:rsidRDefault="006834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8BA" w:rsidRDefault="00D62B2E">
    <w:pPr>
      <w:pStyle w:val="Kopteks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margin-left:384.75pt;margin-top:-14.05pt;width:128.4pt;height:74.15pt;z-index:251658240;visibility:visible">
          <v:imagedata r:id="rId1" o:title=""/>
          <w10:wrap type="squar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8BA" w:rsidRDefault="006258BA">
    <w:pPr>
      <w:pStyle w:val="Koptekst"/>
    </w:pPr>
  </w:p>
  <w:p w:rsidR="006258BA" w:rsidRDefault="00D62B2E">
    <w:pPr>
      <w:pStyle w:val="Kopteks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1" o:spid="_x0000_s2052" type="#_x0000_t75" style="position:absolute;margin-left:450pt;margin-top:-23.4pt;width:128.4pt;height:74.15pt;z-index:251657216;visibility:visible">
          <v:imagedata r:id="rId1" o:title=""/>
          <w10:wrap type="squar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B4249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9F4EC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E4E3C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D58CC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5A8EA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F10C4B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D059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982CC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81A42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00E4DD5"/>
    <w:multiLevelType w:val="hybridMultilevel"/>
    <w:tmpl w:val="461AB2D0"/>
    <w:lvl w:ilvl="0" w:tplc="0409000F">
      <w:start w:val="1"/>
      <w:numFmt w:val="decimal"/>
      <w:lvlText w:val="%1."/>
      <w:lvlJc w:val="left"/>
      <w:pPr>
        <w:ind w:left="3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75" w:hanging="360"/>
      </w:pPr>
    </w:lvl>
    <w:lvl w:ilvl="2" w:tplc="0413001B" w:tentative="1">
      <w:start w:val="1"/>
      <w:numFmt w:val="lowerRoman"/>
      <w:lvlText w:val="%3."/>
      <w:lvlJc w:val="right"/>
      <w:pPr>
        <w:ind w:left="1795" w:hanging="180"/>
      </w:pPr>
    </w:lvl>
    <w:lvl w:ilvl="3" w:tplc="0413000F" w:tentative="1">
      <w:start w:val="1"/>
      <w:numFmt w:val="decimal"/>
      <w:lvlText w:val="%4."/>
      <w:lvlJc w:val="left"/>
      <w:pPr>
        <w:ind w:left="2515" w:hanging="360"/>
      </w:pPr>
    </w:lvl>
    <w:lvl w:ilvl="4" w:tplc="04130019" w:tentative="1">
      <w:start w:val="1"/>
      <w:numFmt w:val="lowerLetter"/>
      <w:lvlText w:val="%5."/>
      <w:lvlJc w:val="left"/>
      <w:pPr>
        <w:ind w:left="3235" w:hanging="360"/>
      </w:pPr>
    </w:lvl>
    <w:lvl w:ilvl="5" w:tplc="0413001B" w:tentative="1">
      <w:start w:val="1"/>
      <w:numFmt w:val="lowerRoman"/>
      <w:lvlText w:val="%6."/>
      <w:lvlJc w:val="right"/>
      <w:pPr>
        <w:ind w:left="3955" w:hanging="180"/>
      </w:pPr>
    </w:lvl>
    <w:lvl w:ilvl="6" w:tplc="0413000F" w:tentative="1">
      <w:start w:val="1"/>
      <w:numFmt w:val="decimal"/>
      <w:lvlText w:val="%7."/>
      <w:lvlJc w:val="left"/>
      <w:pPr>
        <w:ind w:left="4675" w:hanging="360"/>
      </w:pPr>
    </w:lvl>
    <w:lvl w:ilvl="7" w:tplc="04130019" w:tentative="1">
      <w:start w:val="1"/>
      <w:numFmt w:val="lowerLetter"/>
      <w:lvlText w:val="%8."/>
      <w:lvlJc w:val="left"/>
      <w:pPr>
        <w:ind w:left="5395" w:hanging="360"/>
      </w:pPr>
    </w:lvl>
    <w:lvl w:ilvl="8" w:tplc="0413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0">
    <w:nsid w:val="048342AA"/>
    <w:multiLevelType w:val="hybridMultilevel"/>
    <w:tmpl w:val="7EFCFB22"/>
    <w:lvl w:ilvl="0" w:tplc="77BE22E0">
      <w:start w:val="1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9CED0C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4430A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CE8F4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0F456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90C0E6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C6E81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580BC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960FB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B5975AA"/>
    <w:multiLevelType w:val="singleLevel"/>
    <w:tmpl w:val="1682BE00"/>
    <w:lvl w:ilvl="0">
      <w:start w:val="1"/>
      <w:numFmt w:val="bullet"/>
      <w:pStyle w:val="Lijstvoortzetting"/>
      <w:lvlText w:val="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2">
    <w:nsid w:val="1ABC6272"/>
    <w:multiLevelType w:val="hybridMultilevel"/>
    <w:tmpl w:val="6A0CD7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4A286C"/>
    <w:multiLevelType w:val="hybridMultilevel"/>
    <w:tmpl w:val="08642748"/>
    <w:lvl w:ilvl="0" w:tplc="8236B434">
      <w:start w:val="8"/>
      <w:numFmt w:val="decimal"/>
      <w:lvlText w:val="%1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B2A6FD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62A51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97AEF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2CA81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BA6EFF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823E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782991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EBEE3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26653E2"/>
    <w:multiLevelType w:val="hybridMultilevel"/>
    <w:tmpl w:val="7BC238E6"/>
    <w:lvl w:ilvl="0" w:tplc="3CF8452E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4584863"/>
    <w:multiLevelType w:val="singleLevel"/>
    <w:tmpl w:val="15EA083A"/>
    <w:lvl w:ilvl="0">
      <w:start w:val="1"/>
      <w:numFmt w:val="bullet"/>
      <w:pStyle w:val="Lijst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6">
    <w:nsid w:val="3C5D7B07"/>
    <w:multiLevelType w:val="hybridMultilevel"/>
    <w:tmpl w:val="445ABAA8"/>
    <w:lvl w:ilvl="0" w:tplc="E97E4440">
      <w:start w:val="1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BF0809B0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272AC2C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96CE08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FCA247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2CFC1FD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00EA99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06A298C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3E5256D4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3E80766C"/>
    <w:multiLevelType w:val="hybridMultilevel"/>
    <w:tmpl w:val="C87600F6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64325F"/>
    <w:multiLevelType w:val="hybridMultilevel"/>
    <w:tmpl w:val="00FC0FE8"/>
    <w:lvl w:ilvl="0" w:tplc="820C9144">
      <w:start w:val="1"/>
      <w:numFmt w:val="bullet"/>
      <w:pStyle w:val="Lijstopsomteken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9">
    <w:nsid w:val="5BE82249"/>
    <w:multiLevelType w:val="hybridMultilevel"/>
    <w:tmpl w:val="44DE4D32"/>
    <w:lvl w:ilvl="0" w:tplc="70469DBC">
      <w:start w:val="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67A18A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7440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9B64D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A44475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52A30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FCDB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4CFD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26449E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120501E"/>
    <w:multiLevelType w:val="hybridMultilevel"/>
    <w:tmpl w:val="6A0CD7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FB2DF8"/>
    <w:multiLevelType w:val="multilevel"/>
    <w:tmpl w:val="64987198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ascii="Lucida Sans Unicode" w:hAnsi="Arial Vet" w:hint="default"/>
        <w:b w:val="0"/>
        <w:i w:val="0"/>
        <w:sz w:val="36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Bijlage %8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2">
    <w:nsid w:val="71227EC8"/>
    <w:multiLevelType w:val="hybridMultilevel"/>
    <w:tmpl w:val="9D6EEC6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E704BA"/>
    <w:multiLevelType w:val="hybridMultilevel"/>
    <w:tmpl w:val="BE7EA378"/>
    <w:lvl w:ilvl="0" w:tplc="04130003">
      <w:start w:val="1"/>
      <w:numFmt w:val="bullet"/>
      <w:lvlText w:val="o"/>
      <w:lvlJc w:val="left"/>
      <w:pPr>
        <w:ind w:left="355" w:hanging="360"/>
      </w:pPr>
      <w:rPr>
        <w:rFonts w:ascii="Courier New" w:hAnsi="Courier New" w:cs="Courier New" w:hint="default"/>
      </w:rPr>
    </w:lvl>
    <w:lvl w:ilvl="1" w:tplc="04130019" w:tentative="1">
      <w:start w:val="1"/>
      <w:numFmt w:val="lowerLetter"/>
      <w:lvlText w:val="%2."/>
      <w:lvlJc w:val="left"/>
      <w:pPr>
        <w:ind w:left="1075" w:hanging="360"/>
      </w:pPr>
    </w:lvl>
    <w:lvl w:ilvl="2" w:tplc="0413001B" w:tentative="1">
      <w:start w:val="1"/>
      <w:numFmt w:val="lowerRoman"/>
      <w:lvlText w:val="%3."/>
      <w:lvlJc w:val="right"/>
      <w:pPr>
        <w:ind w:left="1795" w:hanging="180"/>
      </w:pPr>
    </w:lvl>
    <w:lvl w:ilvl="3" w:tplc="0413000F" w:tentative="1">
      <w:start w:val="1"/>
      <w:numFmt w:val="decimal"/>
      <w:lvlText w:val="%4."/>
      <w:lvlJc w:val="left"/>
      <w:pPr>
        <w:ind w:left="2515" w:hanging="360"/>
      </w:pPr>
    </w:lvl>
    <w:lvl w:ilvl="4" w:tplc="04130019" w:tentative="1">
      <w:start w:val="1"/>
      <w:numFmt w:val="lowerLetter"/>
      <w:lvlText w:val="%5."/>
      <w:lvlJc w:val="left"/>
      <w:pPr>
        <w:ind w:left="3235" w:hanging="360"/>
      </w:pPr>
    </w:lvl>
    <w:lvl w:ilvl="5" w:tplc="0413001B" w:tentative="1">
      <w:start w:val="1"/>
      <w:numFmt w:val="lowerRoman"/>
      <w:lvlText w:val="%6."/>
      <w:lvlJc w:val="right"/>
      <w:pPr>
        <w:ind w:left="3955" w:hanging="180"/>
      </w:pPr>
    </w:lvl>
    <w:lvl w:ilvl="6" w:tplc="0413000F" w:tentative="1">
      <w:start w:val="1"/>
      <w:numFmt w:val="decimal"/>
      <w:lvlText w:val="%7."/>
      <w:lvlJc w:val="left"/>
      <w:pPr>
        <w:ind w:left="4675" w:hanging="360"/>
      </w:pPr>
    </w:lvl>
    <w:lvl w:ilvl="7" w:tplc="04130019" w:tentative="1">
      <w:start w:val="1"/>
      <w:numFmt w:val="lowerLetter"/>
      <w:lvlText w:val="%8."/>
      <w:lvlJc w:val="left"/>
      <w:pPr>
        <w:ind w:left="5395" w:hanging="360"/>
      </w:pPr>
    </w:lvl>
    <w:lvl w:ilvl="8" w:tplc="0413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24">
    <w:nsid w:val="7B2D47AF"/>
    <w:multiLevelType w:val="singleLevel"/>
    <w:tmpl w:val="819A5B5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num w:numId="1">
    <w:abstractNumId w:val="8"/>
  </w:num>
  <w:num w:numId="2">
    <w:abstractNumId w:val="24"/>
  </w:num>
  <w:num w:numId="3">
    <w:abstractNumId w:val="13"/>
  </w:num>
  <w:num w:numId="4">
    <w:abstractNumId w:val="16"/>
  </w:num>
  <w:num w:numId="5">
    <w:abstractNumId w:val="19"/>
  </w:num>
  <w:num w:numId="6">
    <w:abstractNumId w:val="10"/>
  </w:num>
  <w:num w:numId="7">
    <w:abstractNumId w:val="14"/>
  </w:num>
  <w:num w:numId="8">
    <w:abstractNumId w:val="21"/>
  </w:num>
  <w:num w:numId="9">
    <w:abstractNumId w:val="21"/>
  </w:num>
  <w:num w:numId="10">
    <w:abstractNumId w:val="21"/>
  </w:num>
  <w:num w:numId="11">
    <w:abstractNumId w:val="21"/>
  </w:num>
  <w:num w:numId="12">
    <w:abstractNumId w:val="21"/>
  </w:num>
  <w:num w:numId="13">
    <w:abstractNumId w:val="21"/>
  </w:num>
  <w:num w:numId="14">
    <w:abstractNumId w:val="21"/>
  </w:num>
  <w:num w:numId="15">
    <w:abstractNumId w:val="21"/>
  </w:num>
  <w:num w:numId="16">
    <w:abstractNumId w:val="21"/>
  </w:num>
  <w:num w:numId="17">
    <w:abstractNumId w:val="15"/>
  </w:num>
  <w:num w:numId="18">
    <w:abstractNumId w:val="18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11"/>
  </w:num>
  <w:num w:numId="28">
    <w:abstractNumId w:val="21"/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</w:num>
  <w:num w:numId="31">
    <w:abstractNumId w:val="23"/>
  </w:num>
  <w:num w:numId="32">
    <w:abstractNumId w:val="9"/>
  </w:num>
  <w:num w:numId="33">
    <w:abstractNumId w:val="12"/>
  </w:num>
  <w:num w:numId="34">
    <w:abstractNumId w:val="20"/>
  </w:num>
  <w:num w:numId="3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efaultTabStop w:val="567"/>
  <w:hyphenationZone w:val="425"/>
  <w:drawingGridHorizontalSpacing w:val="90"/>
  <w:displayHorizontalDrawingGridEvery w:val="2"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GU_eerste_bak" w:val="1"/>
    <w:docVar w:name="GU_opslagformaat" w:val="Diverse, ~*(#*,^*,$$).doc"/>
    <w:docVar w:name="GU_opslagpad" w:val="user"/>
    <w:docVar w:name="GU_overige_bak" w:val="1"/>
    <w:docVar w:name="GU_Versie" w:val="1"/>
  </w:docVars>
  <w:rsids>
    <w:rsidRoot w:val="00A04F7D"/>
    <w:rsid w:val="00007AA7"/>
    <w:rsid w:val="00013750"/>
    <w:rsid w:val="0001581C"/>
    <w:rsid w:val="00015BE0"/>
    <w:rsid w:val="0002378D"/>
    <w:rsid w:val="000239C6"/>
    <w:rsid w:val="00024350"/>
    <w:rsid w:val="00026597"/>
    <w:rsid w:val="00026DEF"/>
    <w:rsid w:val="000279E3"/>
    <w:rsid w:val="00027D28"/>
    <w:rsid w:val="00032F6E"/>
    <w:rsid w:val="000528A2"/>
    <w:rsid w:val="0005346A"/>
    <w:rsid w:val="000614EC"/>
    <w:rsid w:val="00061A0B"/>
    <w:rsid w:val="0006356A"/>
    <w:rsid w:val="00063D9C"/>
    <w:rsid w:val="000668BB"/>
    <w:rsid w:val="00067CC4"/>
    <w:rsid w:val="00072C59"/>
    <w:rsid w:val="000770B8"/>
    <w:rsid w:val="00082128"/>
    <w:rsid w:val="00083594"/>
    <w:rsid w:val="00083988"/>
    <w:rsid w:val="00086694"/>
    <w:rsid w:val="00086B51"/>
    <w:rsid w:val="000871FA"/>
    <w:rsid w:val="000A0704"/>
    <w:rsid w:val="000A1CF5"/>
    <w:rsid w:val="000A2F60"/>
    <w:rsid w:val="000A6007"/>
    <w:rsid w:val="000B30F5"/>
    <w:rsid w:val="000B47FC"/>
    <w:rsid w:val="000C12BD"/>
    <w:rsid w:val="000C146B"/>
    <w:rsid w:val="000C7782"/>
    <w:rsid w:val="000D7186"/>
    <w:rsid w:val="000D7595"/>
    <w:rsid w:val="000D7DDD"/>
    <w:rsid w:val="000E2242"/>
    <w:rsid w:val="000E5732"/>
    <w:rsid w:val="000E676F"/>
    <w:rsid w:val="000F5EDE"/>
    <w:rsid w:val="00100B2D"/>
    <w:rsid w:val="0010665E"/>
    <w:rsid w:val="001069FF"/>
    <w:rsid w:val="00106D19"/>
    <w:rsid w:val="00110CB4"/>
    <w:rsid w:val="001128B5"/>
    <w:rsid w:val="00133760"/>
    <w:rsid w:val="00142C16"/>
    <w:rsid w:val="0014632C"/>
    <w:rsid w:val="0014758B"/>
    <w:rsid w:val="00151CDA"/>
    <w:rsid w:val="00155934"/>
    <w:rsid w:val="00156116"/>
    <w:rsid w:val="001604CE"/>
    <w:rsid w:val="001655C6"/>
    <w:rsid w:val="001706E7"/>
    <w:rsid w:val="00171052"/>
    <w:rsid w:val="001714A5"/>
    <w:rsid w:val="00176F57"/>
    <w:rsid w:val="00186D80"/>
    <w:rsid w:val="00186E91"/>
    <w:rsid w:val="001931DD"/>
    <w:rsid w:val="00195CBA"/>
    <w:rsid w:val="00195F3C"/>
    <w:rsid w:val="00196BA5"/>
    <w:rsid w:val="00197141"/>
    <w:rsid w:val="001A3910"/>
    <w:rsid w:val="001A4C5B"/>
    <w:rsid w:val="001A6A42"/>
    <w:rsid w:val="001B251C"/>
    <w:rsid w:val="001B4F04"/>
    <w:rsid w:val="001C15BD"/>
    <w:rsid w:val="001C3FD5"/>
    <w:rsid w:val="001D3F5F"/>
    <w:rsid w:val="001D6DBA"/>
    <w:rsid w:val="001E218C"/>
    <w:rsid w:val="001F2DB5"/>
    <w:rsid w:val="001F603D"/>
    <w:rsid w:val="001F658F"/>
    <w:rsid w:val="001F7B40"/>
    <w:rsid w:val="00204638"/>
    <w:rsid w:val="00204FDE"/>
    <w:rsid w:val="00206082"/>
    <w:rsid w:val="00214750"/>
    <w:rsid w:val="00215081"/>
    <w:rsid w:val="002174C4"/>
    <w:rsid w:val="00220740"/>
    <w:rsid w:val="00227CEA"/>
    <w:rsid w:val="002346EC"/>
    <w:rsid w:val="00235851"/>
    <w:rsid w:val="00242DB6"/>
    <w:rsid w:val="00242F95"/>
    <w:rsid w:val="00244DDD"/>
    <w:rsid w:val="0024516A"/>
    <w:rsid w:val="0024589D"/>
    <w:rsid w:val="0025496B"/>
    <w:rsid w:val="00256EF1"/>
    <w:rsid w:val="00261B0F"/>
    <w:rsid w:val="0026243A"/>
    <w:rsid w:val="002651D6"/>
    <w:rsid w:val="002726B0"/>
    <w:rsid w:val="002734EF"/>
    <w:rsid w:val="00273AD2"/>
    <w:rsid w:val="00274BF7"/>
    <w:rsid w:val="002758A3"/>
    <w:rsid w:val="002805C1"/>
    <w:rsid w:val="002866C3"/>
    <w:rsid w:val="002871BA"/>
    <w:rsid w:val="00291B59"/>
    <w:rsid w:val="00291CCA"/>
    <w:rsid w:val="0029462E"/>
    <w:rsid w:val="00294E86"/>
    <w:rsid w:val="002A523D"/>
    <w:rsid w:val="002B1764"/>
    <w:rsid w:val="002B217C"/>
    <w:rsid w:val="002B3AFC"/>
    <w:rsid w:val="002D2B3B"/>
    <w:rsid w:val="002E1738"/>
    <w:rsid w:val="002E3320"/>
    <w:rsid w:val="002E52BD"/>
    <w:rsid w:val="002F22FC"/>
    <w:rsid w:val="002F24C8"/>
    <w:rsid w:val="002F335A"/>
    <w:rsid w:val="002F4CB6"/>
    <w:rsid w:val="002F4D07"/>
    <w:rsid w:val="002F55B9"/>
    <w:rsid w:val="002F66AE"/>
    <w:rsid w:val="002F6A54"/>
    <w:rsid w:val="00300A35"/>
    <w:rsid w:val="00301786"/>
    <w:rsid w:val="003030B8"/>
    <w:rsid w:val="00312FBF"/>
    <w:rsid w:val="0031495E"/>
    <w:rsid w:val="00320073"/>
    <w:rsid w:val="0032106C"/>
    <w:rsid w:val="003255DB"/>
    <w:rsid w:val="00325A30"/>
    <w:rsid w:val="00327D6B"/>
    <w:rsid w:val="00330FBB"/>
    <w:rsid w:val="00340B38"/>
    <w:rsid w:val="00354A6B"/>
    <w:rsid w:val="003573AF"/>
    <w:rsid w:val="00357648"/>
    <w:rsid w:val="00362429"/>
    <w:rsid w:val="00371BB8"/>
    <w:rsid w:val="00372670"/>
    <w:rsid w:val="00373CB0"/>
    <w:rsid w:val="00376EDA"/>
    <w:rsid w:val="00381089"/>
    <w:rsid w:val="003864C7"/>
    <w:rsid w:val="00390525"/>
    <w:rsid w:val="00397330"/>
    <w:rsid w:val="003A0F65"/>
    <w:rsid w:val="003A24A5"/>
    <w:rsid w:val="003A58CB"/>
    <w:rsid w:val="003B27C6"/>
    <w:rsid w:val="003B4774"/>
    <w:rsid w:val="003C27CE"/>
    <w:rsid w:val="003C4D02"/>
    <w:rsid w:val="003D251F"/>
    <w:rsid w:val="003D4201"/>
    <w:rsid w:val="003D65C2"/>
    <w:rsid w:val="003E22C0"/>
    <w:rsid w:val="003F1135"/>
    <w:rsid w:val="003F5D6B"/>
    <w:rsid w:val="004058D6"/>
    <w:rsid w:val="004079C6"/>
    <w:rsid w:val="00413DA8"/>
    <w:rsid w:val="00415A48"/>
    <w:rsid w:val="00426FB8"/>
    <w:rsid w:val="004315DA"/>
    <w:rsid w:val="00432D8C"/>
    <w:rsid w:val="00435573"/>
    <w:rsid w:val="0043632A"/>
    <w:rsid w:val="0043754C"/>
    <w:rsid w:val="00444E0F"/>
    <w:rsid w:val="004553AA"/>
    <w:rsid w:val="00464BC0"/>
    <w:rsid w:val="00467B5A"/>
    <w:rsid w:val="0047078E"/>
    <w:rsid w:val="00472E71"/>
    <w:rsid w:val="004763FC"/>
    <w:rsid w:val="004779E2"/>
    <w:rsid w:val="00485C15"/>
    <w:rsid w:val="004876E2"/>
    <w:rsid w:val="00494EBD"/>
    <w:rsid w:val="004A1BBE"/>
    <w:rsid w:val="004A3565"/>
    <w:rsid w:val="004A35A6"/>
    <w:rsid w:val="004A3ABB"/>
    <w:rsid w:val="004A6CC1"/>
    <w:rsid w:val="004B3E40"/>
    <w:rsid w:val="004C1D88"/>
    <w:rsid w:val="004C6DAF"/>
    <w:rsid w:val="004D0BCE"/>
    <w:rsid w:val="004D6ADF"/>
    <w:rsid w:val="004D7F6E"/>
    <w:rsid w:val="004E381E"/>
    <w:rsid w:val="004E7AF3"/>
    <w:rsid w:val="004F4242"/>
    <w:rsid w:val="004F6D64"/>
    <w:rsid w:val="005031BD"/>
    <w:rsid w:val="0050684E"/>
    <w:rsid w:val="00511DFA"/>
    <w:rsid w:val="005133F6"/>
    <w:rsid w:val="0051494C"/>
    <w:rsid w:val="00516FCA"/>
    <w:rsid w:val="005327E4"/>
    <w:rsid w:val="005337B9"/>
    <w:rsid w:val="005416FA"/>
    <w:rsid w:val="00544156"/>
    <w:rsid w:val="00546226"/>
    <w:rsid w:val="00550450"/>
    <w:rsid w:val="005517AE"/>
    <w:rsid w:val="005546E9"/>
    <w:rsid w:val="00557816"/>
    <w:rsid w:val="00563A4C"/>
    <w:rsid w:val="00572E2D"/>
    <w:rsid w:val="00573507"/>
    <w:rsid w:val="00574A1C"/>
    <w:rsid w:val="005763E9"/>
    <w:rsid w:val="005817E9"/>
    <w:rsid w:val="00583CD4"/>
    <w:rsid w:val="00584603"/>
    <w:rsid w:val="005873C2"/>
    <w:rsid w:val="00595092"/>
    <w:rsid w:val="00597A76"/>
    <w:rsid w:val="005B31D3"/>
    <w:rsid w:val="005B3F63"/>
    <w:rsid w:val="005B49E8"/>
    <w:rsid w:val="005C0951"/>
    <w:rsid w:val="005C50A2"/>
    <w:rsid w:val="005D2963"/>
    <w:rsid w:val="005D6178"/>
    <w:rsid w:val="005D7BE8"/>
    <w:rsid w:val="005E2E75"/>
    <w:rsid w:val="005E5FA1"/>
    <w:rsid w:val="005E60E4"/>
    <w:rsid w:val="005E76E1"/>
    <w:rsid w:val="005F2ACC"/>
    <w:rsid w:val="005F3EC7"/>
    <w:rsid w:val="005F7B1A"/>
    <w:rsid w:val="00600BD8"/>
    <w:rsid w:val="00601AB3"/>
    <w:rsid w:val="0060491C"/>
    <w:rsid w:val="0061342F"/>
    <w:rsid w:val="00613504"/>
    <w:rsid w:val="0061357F"/>
    <w:rsid w:val="0061434A"/>
    <w:rsid w:val="00615A68"/>
    <w:rsid w:val="006167B6"/>
    <w:rsid w:val="00616D32"/>
    <w:rsid w:val="00621719"/>
    <w:rsid w:val="00621EF1"/>
    <w:rsid w:val="00623484"/>
    <w:rsid w:val="00623C5D"/>
    <w:rsid w:val="00625128"/>
    <w:rsid w:val="006258BA"/>
    <w:rsid w:val="006270B2"/>
    <w:rsid w:val="00632FF1"/>
    <w:rsid w:val="00637252"/>
    <w:rsid w:val="00640DF0"/>
    <w:rsid w:val="00640E91"/>
    <w:rsid w:val="00643AFB"/>
    <w:rsid w:val="00656ACE"/>
    <w:rsid w:val="00670E63"/>
    <w:rsid w:val="0067194C"/>
    <w:rsid w:val="00673FE6"/>
    <w:rsid w:val="00681850"/>
    <w:rsid w:val="00682600"/>
    <w:rsid w:val="00683442"/>
    <w:rsid w:val="00685939"/>
    <w:rsid w:val="006861F0"/>
    <w:rsid w:val="006870F6"/>
    <w:rsid w:val="00691C05"/>
    <w:rsid w:val="0069392F"/>
    <w:rsid w:val="006A1392"/>
    <w:rsid w:val="006A1E10"/>
    <w:rsid w:val="006A4F96"/>
    <w:rsid w:val="006B61D0"/>
    <w:rsid w:val="006C294E"/>
    <w:rsid w:val="006C32AC"/>
    <w:rsid w:val="006C75A8"/>
    <w:rsid w:val="006D335F"/>
    <w:rsid w:val="006D4E6E"/>
    <w:rsid w:val="006D51E1"/>
    <w:rsid w:val="006D7548"/>
    <w:rsid w:val="006F07F4"/>
    <w:rsid w:val="006F09B8"/>
    <w:rsid w:val="006F0AD0"/>
    <w:rsid w:val="006F2D75"/>
    <w:rsid w:val="00700415"/>
    <w:rsid w:val="00701063"/>
    <w:rsid w:val="007041C5"/>
    <w:rsid w:val="00711179"/>
    <w:rsid w:val="00712292"/>
    <w:rsid w:val="007149D4"/>
    <w:rsid w:val="00721562"/>
    <w:rsid w:val="00722310"/>
    <w:rsid w:val="007352A9"/>
    <w:rsid w:val="00740329"/>
    <w:rsid w:val="00742C73"/>
    <w:rsid w:val="00747FC9"/>
    <w:rsid w:val="0075486C"/>
    <w:rsid w:val="00756638"/>
    <w:rsid w:val="007570DC"/>
    <w:rsid w:val="00757D46"/>
    <w:rsid w:val="007612B8"/>
    <w:rsid w:val="00761F18"/>
    <w:rsid w:val="00763007"/>
    <w:rsid w:val="00763208"/>
    <w:rsid w:val="00763AA4"/>
    <w:rsid w:val="007666DD"/>
    <w:rsid w:val="00766A5B"/>
    <w:rsid w:val="00770984"/>
    <w:rsid w:val="007755DE"/>
    <w:rsid w:val="00775D01"/>
    <w:rsid w:val="00777D63"/>
    <w:rsid w:val="0078056A"/>
    <w:rsid w:val="007840AA"/>
    <w:rsid w:val="00784EFD"/>
    <w:rsid w:val="00793EDF"/>
    <w:rsid w:val="0079646F"/>
    <w:rsid w:val="007A416A"/>
    <w:rsid w:val="007A4E2A"/>
    <w:rsid w:val="007A54F5"/>
    <w:rsid w:val="007A69C7"/>
    <w:rsid w:val="007B1F0A"/>
    <w:rsid w:val="007B3FF1"/>
    <w:rsid w:val="007B4D22"/>
    <w:rsid w:val="007B7728"/>
    <w:rsid w:val="007E087E"/>
    <w:rsid w:val="007E302B"/>
    <w:rsid w:val="007F0278"/>
    <w:rsid w:val="007F0DFA"/>
    <w:rsid w:val="007F18F8"/>
    <w:rsid w:val="007F5759"/>
    <w:rsid w:val="00803AE1"/>
    <w:rsid w:val="00803BF4"/>
    <w:rsid w:val="00806FE0"/>
    <w:rsid w:val="00817B05"/>
    <w:rsid w:val="008239A4"/>
    <w:rsid w:val="0083405A"/>
    <w:rsid w:val="008356C3"/>
    <w:rsid w:val="008407E9"/>
    <w:rsid w:val="008442F8"/>
    <w:rsid w:val="0084707A"/>
    <w:rsid w:val="0084765D"/>
    <w:rsid w:val="0085476B"/>
    <w:rsid w:val="008612B9"/>
    <w:rsid w:val="00861D89"/>
    <w:rsid w:val="0086275D"/>
    <w:rsid w:val="0086510B"/>
    <w:rsid w:val="00866214"/>
    <w:rsid w:val="008708A6"/>
    <w:rsid w:val="008715F7"/>
    <w:rsid w:val="008806E9"/>
    <w:rsid w:val="00885000"/>
    <w:rsid w:val="008859A5"/>
    <w:rsid w:val="00890F15"/>
    <w:rsid w:val="008910B9"/>
    <w:rsid w:val="00893B37"/>
    <w:rsid w:val="008958D2"/>
    <w:rsid w:val="008A3341"/>
    <w:rsid w:val="008A439B"/>
    <w:rsid w:val="008A615D"/>
    <w:rsid w:val="008A76F1"/>
    <w:rsid w:val="008B63F9"/>
    <w:rsid w:val="008D059D"/>
    <w:rsid w:val="008D1DFA"/>
    <w:rsid w:val="008D54B4"/>
    <w:rsid w:val="008E2C01"/>
    <w:rsid w:val="008E5CD0"/>
    <w:rsid w:val="008E793D"/>
    <w:rsid w:val="008E7B70"/>
    <w:rsid w:val="008F373D"/>
    <w:rsid w:val="008F3AFA"/>
    <w:rsid w:val="008F6989"/>
    <w:rsid w:val="0090117F"/>
    <w:rsid w:val="009017A5"/>
    <w:rsid w:val="009027B1"/>
    <w:rsid w:val="00904AC2"/>
    <w:rsid w:val="0090684E"/>
    <w:rsid w:val="00907B4F"/>
    <w:rsid w:val="0091234F"/>
    <w:rsid w:val="00913E63"/>
    <w:rsid w:val="00923086"/>
    <w:rsid w:val="0092552D"/>
    <w:rsid w:val="009332F4"/>
    <w:rsid w:val="0094396B"/>
    <w:rsid w:val="0094434B"/>
    <w:rsid w:val="00944760"/>
    <w:rsid w:val="00944F6A"/>
    <w:rsid w:val="00946A96"/>
    <w:rsid w:val="00947569"/>
    <w:rsid w:val="009664B6"/>
    <w:rsid w:val="009678DA"/>
    <w:rsid w:val="00971019"/>
    <w:rsid w:val="00972C8F"/>
    <w:rsid w:val="009770BC"/>
    <w:rsid w:val="00985BA5"/>
    <w:rsid w:val="00986B95"/>
    <w:rsid w:val="00990F47"/>
    <w:rsid w:val="009918FC"/>
    <w:rsid w:val="00993654"/>
    <w:rsid w:val="009A3005"/>
    <w:rsid w:val="009A6DBB"/>
    <w:rsid w:val="009B1FF8"/>
    <w:rsid w:val="009B2312"/>
    <w:rsid w:val="009B2B05"/>
    <w:rsid w:val="009B5A3B"/>
    <w:rsid w:val="009D301A"/>
    <w:rsid w:val="009D375E"/>
    <w:rsid w:val="009D5CD8"/>
    <w:rsid w:val="009D6BF8"/>
    <w:rsid w:val="009E09F0"/>
    <w:rsid w:val="009E1968"/>
    <w:rsid w:val="009E4B7D"/>
    <w:rsid w:val="009E4BB1"/>
    <w:rsid w:val="009E54F7"/>
    <w:rsid w:val="009F20C1"/>
    <w:rsid w:val="009F2856"/>
    <w:rsid w:val="009F39D3"/>
    <w:rsid w:val="00A04F7D"/>
    <w:rsid w:val="00A05171"/>
    <w:rsid w:val="00A1480D"/>
    <w:rsid w:val="00A17F46"/>
    <w:rsid w:val="00A22FC1"/>
    <w:rsid w:val="00A2393D"/>
    <w:rsid w:val="00A24536"/>
    <w:rsid w:val="00A267CF"/>
    <w:rsid w:val="00A267F9"/>
    <w:rsid w:val="00A33B61"/>
    <w:rsid w:val="00A3719C"/>
    <w:rsid w:val="00A3760B"/>
    <w:rsid w:val="00A43F89"/>
    <w:rsid w:val="00A4490A"/>
    <w:rsid w:val="00A47A25"/>
    <w:rsid w:val="00A50A80"/>
    <w:rsid w:val="00A523D8"/>
    <w:rsid w:val="00A60681"/>
    <w:rsid w:val="00A60A05"/>
    <w:rsid w:val="00A71BD1"/>
    <w:rsid w:val="00A807D2"/>
    <w:rsid w:val="00A83F2C"/>
    <w:rsid w:val="00A8495D"/>
    <w:rsid w:val="00A9214E"/>
    <w:rsid w:val="00A93527"/>
    <w:rsid w:val="00A9386C"/>
    <w:rsid w:val="00A947DA"/>
    <w:rsid w:val="00A94DDE"/>
    <w:rsid w:val="00AA1BCD"/>
    <w:rsid w:val="00AA640D"/>
    <w:rsid w:val="00AB415D"/>
    <w:rsid w:val="00AC0488"/>
    <w:rsid w:val="00AC1705"/>
    <w:rsid w:val="00AC37C1"/>
    <w:rsid w:val="00AC7DFE"/>
    <w:rsid w:val="00AD2B05"/>
    <w:rsid w:val="00AD6FB9"/>
    <w:rsid w:val="00AD79C1"/>
    <w:rsid w:val="00AE03A0"/>
    <w:rsid w:val="00AE133B"/>
    <w:rsid w:val="00AE7580"/>
    <w:rsid w:val="00AF0A05"/>
    <w:rsid w:val="00B01298"/>
    <w:rsid w:val="00B0220B"/>
    <w:rsid w:val="00B06222"/>
    <w:rsid w:val="00B103AD"/>
    <w:rsid w:val="00B13F6F"/>
    <w:rsid w:val="00B14CDD"/>
    <w:rsid w:val="00B20665"/>
    <w:rsid w:val="00B21FF0"/>
    <w:rsid w:val="00B23AC4"/>
    <w:rsid w:val="00B30835"/>
    <w:rsid w:val="00B310FE"/>
    <w:rsid w:val="00B3364B"/>
    <w:rsid w:val="00B33AF9"/>
    <w:rsid w:val="00B40BB6"/>
    <w:rsid w:val="00B45C79"/>
    <w:rsid w:val="00B467BF"/>
    <w:rsid w:val="00B5131F"/>
    <w:rsid w:val="00B5243B"/>
    <w:rsid w:val="00B54619"/>
    <w:rsid w:val="00B65AB1"/>
    <w:rsid w:val="00B664ED"/>
    <w:rsid w:val="00B7280B"/>
    <w:rsid w:val="00B91066"/>
    <w:rsid w:val="00B97490"/>
    <w:rsid w:val="00BA033C"/>
    <w:rsid w:val="00BA162F"/>
    <w:rsid w:val="00BA23BC"/>
    <w:rsid w:val="00BB4660"/>
    <w:rsid w:val="00BB5EFE"/>
    <w:rsid w:val="00BB7E00"/>
    <w:rsid w:val="00BC3CD4"/>
    <w:rsid w:val="00BC3EFF"/>
    <w:rsid w:val="00BC4759"/>
    <w:rsid w:val="00BD04A0"/>
    <w:rsid w:val="00BE08B2"/>
    <w:rsid w:val="00BE32EA"/>
    <w:rsid w:val="00BE7E0C"/>
    <w:rsid w:val="00BF1673"/>
    <w:rsid w:val="00BF4BB6"/>
    <w:rsid w:val="00BF57F9"/>
    <w:rsid w:val="00BF597F"/>
    <w:rsid w:val="00C0548D"/>
    <w:rsid w:val="00C11949"/>
    <w:rsid w:val="00C169C3"/>
    <w:rsid w:val="00C16D0A"/>
    <w:rsid w:val="00C17B2F"/>
    <w:rsid w:val="00C17BC9"/>
    <w:rsid w:val="00C25D08"/>
    <w:rsid w:val="00C3079A"/>
    <w:rsid w:val="00C36FC3"/>
    <w:rsid w:val="00C457B3"/>
    <w:rsid w:val="00C508E5"/>
    <w:rsid w:val="00C54C52"/>
    <w:rsid w:val="00C603FE"/>
    <w:rsid w:val="00C6142F"/>
    <w:rsid w:val="00C62DF9"/>
    <w:rsid w:val="00C71D77"/>
    <w:rsid w:val="00C75C49"/>
    <w:rsid w:val="00C7761B"/>
    <w:rsid w:val="00C80767"/>
    <w:rsid w:val="00C80ADC"/>
    <w:rsid w:val="00C930BF"/>
    <w:rsid w:val="00C93B4A"/>
    <w:rsid w:val="00CA2BE8"/>
    <w:rsid w:val="00CA2C97"/>
    <w:rsid w:val="00CA6B47"/>
    <w:rsid w:val="00CB485C"/>
    <w:rsid w:val="00CB51F4"/>
    <w:rsid w:val="00CC3E9C"/>
    <w:rsid w:val="00CD275E"/>
    <w:rsid w:val="00CD3228"/>
    <w:rsid w:val="00CE1A09"/>
    <w:rsid w:val="00CF7ECB"/>
    <w:rsid w:val="00D00798"/>
    <w:rsid w:val="00D04E15"/>
    <w:rsid w:val="00D2135A"/>
    <w:rsid w:val="00D23A0D"/>
    <w:rsid w:val="00D32576"/>
    <w:rsid w:val="00D47CCF"/>
    <w:rsid w:val="00D53CB4"/>
    <w:rsid w:val="00D540EC"/>
    <w:rsid w:val="00D54758"/>
    <w:rsid w:val="00D609AC"/>
    <w:rsid w:val="00D620BA"/>
    <w:rsid w:val="00D62B2E"/>
    <w:rsid w:val="00D64FB0"/>
    <w:rsid w:val="00D7456B"/>
    <w:rsid w:val="00D74F90"/>
    <w:rsid w:val="00D76411"/>
    <w:rsid w:val="00D76DDE"/>
    <w:rsid w:val="00D8051E"/>
    <w:rsid w:val="00D837D2"/>
    <w:rsid w:val="00D8647C"/>
    <w:rsid w:val="00D87DB4"/>
    <w:rsid w:val="00D93790"/>
    <w:rsid w:val="00D93AAA"/>
    <w:rsid w:val="00DA59D6"/>
    <w:rsid w:val="00DA6060"/>
    <w:rsid w:val="00DB113E"/>
    <w:rsid w:val="00DB4084"/>
    <w:rsid w:val="00DB5684"/>
    <w:rsid w:val="00DB621D"/>
    <w:rsid w:val="00DC26FA"/>
    <w:rsid w:val="00DC6608"/>
    <w:rsid w:val="00DD36B2"/>
    <w:rsid w:val="00DD5812"/>
    <w:rsid w:val="00DE0FF9"/>
    <w:rsid w:val="00DE1F39"/>
    <w:rsid w:val="00DE5597"/>
    <w:rsid w:val="00DE7615"/>
    <w:rsid w:val="00DE7C1E"/>
    <w:rsid w:val="00E01B57"/>
    <w:rsid w:val="00E038F2"/>
    <w:rsid w:val="00E05E32"/>
    <w:rsid w:val="00E1048A"/>
    <w:rsid w:val="00E11CA2"/>
    <w:rsid w:val="00E14DAF"/>
    <w:rsid w:val="00E20157"/>
    <w:rsid w:val="00E20AA7"/>
    <w:rsid w:val="00E23A0F"/>
    <w:rsid w:val="00E25614"/>
    <w:rsid w:val="00E2743D"/>
    <w:rsid w:val="00E35528"/>
    <w:rsid w:val="00E3699B"/>
    <w:rsid w:val="00E40864"/>
    <w:rsid w:val="00E4285A"/>
    <w:rsid w:val="00E43381"/>
    <w:rsid w:val="00E44038"/>
    <w:rsid w:val="00E513B0"/>
    <w:rsid w:val="00E513CA"/>
    <w:rsid w:val="00E55771"/>
    <w:rsid w:val="00E62A38"/>
    <w:rsid w:val="00E64FF3"/>
    <w:rsid w:val="00E7413D"/>
    <w:rsid w:val="00E74330"/>
    <w:rsid w:val="00E753BE"/>
    <w:rsid w:val="00E84906"/>
    <w:rsid w:val="00E876E9"/>
    <w:rsid w:val="00E90F44"/>
    <w:rsid w:val="00E91A57"/>
    <w:rsid w:val="00EA060C"/>
    <w:rsid w:val="00EA2687"/>
    <w:rsid w:val="00EA731C"/>
    <w:rsid w:val="00EA77EA"/>
    <w:rsid w:val="00EA7FA6"/>
    <w:rsid w:val="00EB0C37"/>
    <w:rsid w:val="00EB2C3A"/>
    <w:rsid w:val="00EB2E45"/>
    <w:rsid w:val="00EB4311"/>
    <w:rsid w:val="00EB530C"/>
    <w:rsid w:val="00EC3C50"/>
    <w:rsid w:val="00EC4511"/>
    <w:rsid w:val="00EC4B2A"/>
    <w:rsid w:val="00EC56DF"/>
    <w:rsid w:val="00EC5907"/>
    <w:rsid w:val="00EC6425"/>
    <w:rsid w:val="00ED08E0"/>
    <w:rsid w:val="00EE521C"/>
    <w:rsid w:val="00EE5AC8"/>
    <w:rsid w:val="00EF3241"/>
    <w:rsid w:val="00EF3B5E"/>
    <w:rsid w:val="00EF485F"/>
    <w:rsid w:val="00EF6139"/>
    <w:rsid w:val="00F040EC"/>
    <w:rsid w:val="00F07AEF"/>
    <w:rsid w:val="00F13152"/>
    <w:rsid w:val="00F172E2"/>
    <w:rsid w:val="00F216AA"/>
    <w:rsid w:val="00F2365C"/>
    <w:rsid w:val="00F23F90"/>
    <w:rsid w:val="00F34FBE"/>
    <w:rsid w:val="00F428D0"/>
    <w:rsid w:val="00F4799F"/>
    <w:rsid w:val="00F5212B"/>
    <w:rsid w:val="00F65642"/>
    <w:rsid w:val="00F7275F"/>
    <w:rsid w:val="00F73D3E"/>
    <w:rsid w:val="00F73DB7"/>
    <w:rsid w:val="00F7653F"/>
    <w:rsid w:val="00F7705B"/>
    <w:rsid w:val="00F90087"/>
    <w:rsid w:val="00FA0628"/>
    <w:rsid w:val="00FA1AA0"/>
    <w:rsid w:val="00FA2292"/>
    <w:rsid w:val="00FA48DA"/>
    <w:rsid w:val="00FA5B61"/>
    <w:rsid w:val="00FB0967"/>
    <w:rsid w:val="00FB35CF"/>
    <w:rsid w:val="00FB66BD"/>
    <w:rsid w:val="00FC45FB"/>
    <w:rsid w:val="00FD34FA"/>
    <w:rsid w:val="00FD3AA2"/>
    <w:rsid w:val="00FF1172"/>
    <w:rsid w:val="00FF7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0668BB"/>
    <w:pPr>
      <w:spacing w:line="240" w:lineRule="atLeast"/>
    </w:pPr>
    <w:rPr>
      <w:rFonts w:ascii="Lucida Sans Unicode" w:hAnsi="Lucida Sans Unicode"/>
      <w:sz w:val="18"/>
    </w:rPr>
  </w:style>
  <w:style w:type="paragraph" w:styleId="Kop1">
    <w:name w:val="heading 1"/>
    <w:basedOn w:val="Standaard"/>
    <w:next w:val="Standaard"/>
    <w:link w:val="Kop1Char"/>
    <w:qFormat/>
    <w:rsid w:val="00CB51F4"/>
    <w:pPr>
      <w:keepNext/>
      <w:keepLines/>
      <w:pageBreakBefore/>
      <w:tabs>
        <w:tab w:val="left" w:pos="851"/>
      </w:tabs>
      <w:spacing w:after="240" w:line="480" w:lineRule="exact"/>
      <w:outlineLvl w:val="0"/>
    </w:pPr>
    <w:rPr>
      <w:sz w:val="36"/>
    </w:rPr>
  </w:style>
  <w:style w:type="paragraph" w:styleId="Kop2">
    <w:name w:val="heading 2"/>
    <w:basedOn w:val="Standaard"/>
    <w:next w:val="Standaard"/>
    <w:qFormat/>
    <w:rsid w:val="000668BB"/>
    <w:pPr>
      <w:keepNext/>
      <w:keepLines/>
      <w:pBdr>
        <w:bottom w:val="single" w:sz="4" w:space="1" w:color="auto"/>
      </w:pBdr>
      <w:tabs>
        <w:tab w:val="left" w:pos="851"/>
      </w:tabs>
      <w:spacing w:before="480" w:after="240"/>
      <w:outlineLvl w:val="1"/>
    </w:pPr>
  </w:style>
  <w:style w:type="paragraph" w:styleId="Kop3">
    <w:name w:val="heading 3"/>
    <w:basedOn w:val="Standaard"/>
    <w:next w:val="Standaard"/>
    <w:qFormat/>
    <w:rsid w:val="000668BB"/>
    <w:pPr>
      <w:keepNext/>
      <w:keepLines/>
      <w:spacing w:before="240"/>
      <w:outlineLvl w:val="2"/>
    </w:pPr>
    <w:rPr>
      <w:b/>
    </w:rPr>
  </w:style>
  <w:style w:type="paragraph" w:styleId="Kop4">
    <w:name w:val="heading 4"/>
    <w:basedOn w:val="Standaard"/>
    <w:next w:val="Standaard"/>
    <w:qFormat/>
    <w:rsid w:val="000668BB"/>
    <w:pPr>
      <w:keepNext/>
      <w:keepLines/>
      <w:spacing w:before="240"/>
      <w:jc w:val="both"/>
      <w:outlineLvl w:val="3"/>
    </w:pPr>
    <w:rPr>
      <w:b/>
      <w:sz w:val="28"/>
    </w:rPr>
  </w:style>
  <w:style w:type="paragraph" w:styleId="Kop5">
    <w:name w:val="heading 5"/>
    <w:basedOn w:val="Standaard"/>
    <w:next w:val="Standaard"/>
    <w:qFormat/>
    <w:rsid w:val="000668BB"/>
    <w:pPr>
      <w:spacing w:before="120"/>
      <w:outlineLvl w:val="4"/>
    </w:pPr>
  </w:style>
  <w:style w:type="paragraph" w:styleId="Kop6">
    <w:name w:val="heading 6"/>
    <w:basedOn w:val="Standaard"/>
    <w:next w:val="Standaard"/>
    <w:qFormat/>
    <w:rsid w:val="000668BB"/>
    <w:pPr>
      <w:spacing w:before="120"/>
      <w:outlineLvl w:val="5"/>
    </w:pPr>
  </w:style>
  <w:style w:type="paragraph" w:styleId="Kop7">
    <w:name w:val="heading 7"/>
    <w:basedOn w:val="Standaard"/>
    <w:next w:val="Standaard"/>
    <w:qFormat/>
    <w:rsid w:val="000668BB"/>
    <w:pPr>
      <w:spacing w:before="120"/>
      <w:outlineLvl w:val="6"/>
    </w:pPr>
    <w:rPr>
      <w:i/>
    </w:rPr>
  </w:style>
  <w:style w:type="paragraph" w:styleId="Kop8">
    <w:name w:val="heading 8"/>
    <w:basedOn w:val="Standaard"/>
    <w:next w:val="Standaard"/>
    <w:qFormat/>
    <w:rsid w:val="000668BB"/>
    <w:pPr>
      <w:tabs>
        <w:tab w:val="left" w:pos="1985"/>
      </w:tabs>
      <w:outlineLvl w:val="7"/>
    </w:pPr>
    <w:rPr>
      <w:sz w:val="32"/>
    </w:rPr>
  </w:style>
  <w:style w:type="paragraph" w:styleId="Kop9">
    <w:name w:val="heading 9"/>
    <w:basedOn w:val="Standaard"/>
    <w:next w:val="Standaard"/>
    <w:qFormat/>
    <w:rsid w:val="000668BB"/>
    <w:pPr>
      <w:spacing w:before="120"/>
      <w:outlineLvl w:val="8"/>
    </w:pPr>
    <w:rPr>
      <w:b/>
      <w:sz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0668BB"/>
    <w:rPr>
      <w:b/>
    </w:rPr>
  </w:style>
  <w:style w:type="paragraph" w:styleId="Lijstopsomteken">
    <w:name w:val="List Bullet"/>
    <w:basedOn w:val="Standaard"/>
    <w:link w:val="LijstopsomtekenChar"/>
    <w:rsid w:val="000668BB"/>
    <w:pPr>
      <w:numPr>
        <w:numId w:val="18"/>
      </w:numPr>
    </w:pPr>
  </w:style>
  <w:style w:type="paragraph" w:styleId="Lijstnummering">
    <w:name w:val="List Number"/>
    <w:basedOn w:val="Standaard"/>
    <w:rsid w:val="000668BB"/>
    <w:pPr>
      <w:ind w:left="284" w:hanging="284"/>
    </w:pPr>
  </w:style>
  <w:style w:type="paragraph" w:customStyle="1" w:styleId="Lijstspeciaal">
    <w:name w:val="Lijst speciaal"/>
    <w:basedOn w:val="Standaard"/>
    <w:rsid w:val="000668BB"/>
    <w:pPr>
      <w:ind w:left="567" w:hanging="567"/>
    </w:pPr>
  </w:style>
  <w:style w:type="paragraph" w:styleId="Voettekst">
    <w:name w:val="footer"/>
    <w:basedOn w:val="Standaard"/>
    <w:rsid w:val="000668BB"/>
    <w:pPr>
      <w:tabs>
        <w:tab w:val="right" w:pos="9072"/>
      </w:tabs>
    </w:pPr>
    <w:rPr>
      <w:sz w:val="16"/>
    </w:rPr>
  </w:style>
  <w:style w:type="character" w:styleId="Paginanummer">
    <w:name w:val="page number"/>
    <w:rsid w:val="000668BB"/>
    <w:rPr>
      <w:rFonts w:ascii="Lucida Sans Unicode" w:hAnsi="Lucida Sans Unicode"/>
      <w:sz w:val="16"/>
    </w:rPr>
  </w:style>
  <w:style w:type="paragraph" w:styleId="Ballontekst">
    <w:name w:val="Balloon Text"/>
    <w:basedOn w:val="Standaard"/>
    <w:semiHidden/>
    <w:rsid w:val="000668BB"/>
    <w:rPr>
      <w:rFonts w:ascii="Tahoma" w:hAnsi="Tahoma"/>
      <w:sz w:val="16"/>
    </w:rPr>
  </w:style>
  <w:style w:type="paragraph" w:styleId="Plattetekst">
    <w:name w:val="Body Text"/>
    <w:basedOn w:val="Standaard"/>
    <w:rsid w:val="000668BB"/>
    <w:rPr>
      <w:color w:val="0000FF"/>
    </w:rPr>
  </w:style>
  <w:style w:type="paragraph" w:styleId="Plattetekstinspringen">
    <w:name w:val="Body Text Indent"/>
    <w:basedOn w:val="Standaard"/>
    <w:rsid w:val="000668BB"/>
    <w:pPr>
      <w:ind w:left="1560" w:hanging="426"/>
    </w:pPr>
    <w:rPr>
      <w:sz w:val="22"/>
    </w:rPr>
  </w:style>
  <w:style w:type="paragraph" w:styleId="Plattetekstinspringen2">
    <w:name w:val="Body Text Indent 2"/>
    <w:basedOn w:val="Standaard"/>
    <w:rsid w:val="000668BB"/>
    <w:pPr>
      <w:ind w:left="567"/>
    </w:pPr>
    <w:rPr>
      <w:rFonts w:ascii="Arial Vet" w:hAnsi="Arial Vet"/>
      <w:b/>
      <w:color w:val="0000FF"/>
    </w:rPr>
  </w:style>
  <w:style w:type="paragraph" w:styleId="Plattetekstinspringen3">
    <w:name w:val="Body Text Indent 3"/>
    <w:basedOn w:val="Standaard"/>
    <w:rsid w:val="000668BB"/>
    <w:pPr>
      <w:tabs>
        <w:tab w:val="left" w:pos="851"/>
      </w:tabs>
      <w:ind w:left="851" w:hanging="2"/>
    </w:pPr>
    <w:rPr>
      <w:color w:val="000000"/>
    </w:rPr>
  </w:style>
  <w:style w:type="character" w:styleId="Verwijzingopmerking">
    <w:name w:val="annotation reference"/>
    <w:uiPriority w:val="99"/>
    <w:semiHidden/>
    <w:rsid w:val="000668B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0668BB"/>
  </w:style>
  <w:style w:type="paragraph" w:styleId="Onderwerpvanopmerking">
    <w:name w:val="annotation subject"/>
    <w:basedOn w:val="Tekstopmerking"/>
    <w:next w:val="Tekstopmerking"/>
    <w:semiHidden/>
    <w:rsid w:val="000668BB"/>
    <w:rPr>
      <w:b/>
      <w:bCs/>
    </w:rPr>
  </w:style>
  <w:style w:type="paragraph" w:styleId="Lijst">
    <w:name w:val="List"/>
    <w:basedOn w:val="Standaard"/>
    <w:rsid w:val="000668BB"/>
    <w:pPr>
      <w:numPr>
        <w:numId w:val="17"/>
      </w:numPr>
    </w:pPr>
  </w:style>
  <w:style w:type="paragraph" w:customStyle="1" w:styleId="Opmaakprofiel1">
    <w:name w:val="Opmaakprofiel1"/>
    <w:basedOn w:val="Kop2"/>
    <w:rsid w:val="004E381E"/>
    <w:rPr>
      <w:b/>
    </w:rPr>
  </w:style>
  <w:style w:type="paragraph" w:styleId="Bijschrift">
    <w:name w:val="caption"/>
    <w:basedOn w:val="Standaard"/>
    <w:next w:val="Standaard"/>
    <w:qFormat/>
    <w:rsid w:val="000668BB"/>
    <w:pPr>
      <w:spacing w:before="120"/>
    </w:pPr>
    <w:rPr>
      <w:i/>
    </w:rPr>
  </w:style>
  <w:style w:type="paragraph" w:styleId="Bronvermelding">
    <w:name w:val="table of authorities"/>
    <w:basedOn w:val="Standaard"/>
    <w:next w:val="Standaard"/>
    <w:semiHidden/>
    <w:rsid w:val="000668BB"/>
    <w:pPr>
      <w:spacing w:before="120"/>
    </w:pPr>
    <w:rPr>
      <w:i/>
    </w:rPr>
  </w:style>
  <w:style w:type="paragraph" w:styleId="Index1">
    <w:name w:val="index 1"/>
    <w:basedOn w:val="Standaard"/>
    <w:next w:val="Standaard"/>
    <w:autoRedefine/>
    <w:semiHidden/>
    <w:rsid w:val="000668BB"/>
  </w:style>
  <w:style w:type="paragraph" w:styleId="Index2">
    <w:name w:val="index 2"/>
    <w:basedOn w:val="Standaard"/>
    <w:next w:val="Standaard"/>
    <w:autoRedefine/>
    <w:semiHidden/>
    <w:rsid w:val="000668BB"/>
    <w:pPr>
      <w:ind w:left="283"/>
    </w:pPr>
  </w:style>
  <w:style w:type="paragraph" w:styleId="Index3">
    <w:name w:val="index 3"/>
    <w:basedOn w:val="Standaard"/>
    <w:next w:val="Standaard"/>
    <w:autoRedefine/>
    <w:semiHidden/>
    <w:rsid w:val="000668BB"/>
    <w:pPr>
      <w:ind w:left="566"/>
    </w:pPr>
  </w:style>
  <w:style w:type="paragraph" w:styleId="Index4">
    <w:name w:val="index 4"/>
    <w:basedOn w:val="Standaard"/>
    <w:next w:val="Standaard"/>
    <w:autoRedefine/>
    <w:semiHidden/>
    <w:rsid w:val="000668BB"/>
    <w:pPr>
      <w:ind w:left="849"/>
    </w:pPr>
  </w:style>
  <w:style w:type="paragraph" w:styleId="Index5">
    <w:name w:val="index 5"/>
    <w:basedOn w:val="Standaard"/>
    <w:next w:val="Standaard"/>
    <w:autoRedefine/>
    <w:semiHidden/>
    <w:rsid w:val="000668BB"/>
    <w:pPr>
      <w:ind w:left="1132"/>
    </w:pPr>
  </w:style>
  <w:style w:type="paragraph" w:styleId="Index6">
    <w:name w:val="index 6"/>
    <w:basedOn w:val="Standaard"/>
    <w:next w:val="Standaard"/>
    <w:autoRedefine/>
    <w:semiHidden/>
    <w:rsid w:val="000668BB"/>
    <w:pPr>
      <w:ind w:left="1415"/>
    </w:pPr>
  </w:style>
  <w:style w:type="paragraph" w:styleId="Index7">
    <w:name w:val="index 7"/>
    <w:basedOn w:val="Standaard"/>
    <w:next w:val="Standaard"/>
    <w:autoRedefine/>
    <w:semiHidden/>
    <w:rsid w:val="000668BB"/>
    <w:pPr>
      <w:ind w:left="1698"/>
    </w:pPr>
  </w:style>
  <w:style w:type="paragraph" w:styleId="Indexkop">
    <w:name w:val="index heading"/>
    <w:basedOn w:val="Standaard"/>
    <w:next w:val="Index1"/>
    <w:semiHidden/>
    <w:rsid w:val="000668BB"/>
  </w:style>
  <w:style w:type="paragraph" w:styleId="Inhopg1">
    <w:name w:val="toc 1"/>
    <w:basedOn w:val="Standaard"/>
    <w:next w:val="Standaard"/>
    <w:semiHidden/>
    <w:rsid w:val="000668BB"/>
    <w:pPr>
      <w:pBdr>
        <w:bottom w:val="single" w:sz="4" w:space="1" w:color="auto"/>
      </w:pBdr>
      <w:tabs>
        <w:tab w:val="left" w:pos="567"/>
        <w:tab w:val="right" w:pos="9072"/>
      </w:tabs>
      <w:spacing w:before="360" w:after="120"/>
      <w:ind w:left="567" w:hanging="567"/>
    </w:pPr>
    <w:rPr>
      <w:b/>
      <w:noProof/>
    </w:rPr>
  </w:style>
  <w:style w:type="paragraph" w:styleId="Inhopg2">
    <w:name w:val="toc 2"/>
    <w:basedOn w:val="Standaard"/>
    <w:next w:val="Standaard"/>
    <w:semiHidden/>
    <w:rsid w:val="000668BB"/>
    <w:pPr>
      <w:tabs>
        <w:tab w:val="left" w:pos="567"/>
        <w:tab w:val="right" w:pos="9072"/>
      </w:tabs>
      <w:ind w:left="567" w:hanging="567"/>
    </w:pPr>
  </w:style>
  <w:style w:type="paragraph" w:styleId="Inhopg3">
    <w:name w:val="toc 3"/>
    <w:basedOn w:val="Standaard"/>
    <w:next w:val="Standaard"/>
    <w:semiHidden/>
    <w:rsid w:val="000668BB"/>
    <w:pPr>
      <w:tabs>
        <w:tab w:val="left" w:pos="1134"/>
        <w:tab w:val="right" w:pos="9072"/>
      </w:tabs>
      <w:spacing w:before="120" w:after="120" w:line="240" w:lineRule="exact"/>
      <w:ind w:left="1134" w:hanging="1134"/>
    </w:pPr>
    <w:rPr>
      <w:sz w:val="22"/>
    </w:rPr>
  </w:style>
  <w:style w:type="paragraph" w:styleId="Inhopg4">
    <w:name w:val="toc 4"/>
    <w:basedOn w:val="Standaard"/>
    <w:next w:val="Standaard"/>
    <w:autoRedefine/>
    <w:semiHidden/>
    <w:rsid w:val="000668BB"/>
    <w:pPr>
      <w:tabs>
        <w:tab w:val="left" w:pos="1600"/>
        <w:tab w:val="right" w:pos="9072"/>
      </w:tabs>
      <w:spacing w:before="120"/>
    </w:pPr>
    <w:rPr>
      <w:b/>
      <w:noProof/>
    </w:rPr>
  </w:style>
  <w:style w:type="paragraph" w:styleId="Inhopg5">
    <w:name w:val="toc 5"/>
    <w:basedOn w:val="Inhopg1"/>
    <w:next w:val="Standaard"/>
    <w:autoRedefine/>
    <w:semiHidden/>
    <w:rsid w:val="000668BB"/>
  </w:style>
  <w:style w:type="paragraph" w:styleId="Inhopg6">
    <w:name w:val="toc 6"/>
    <w:basedOn w:val="Inhopg1"/>
    <w:next w:val="Standaard"/>
    <w:autoRedefine/>
    <w:semiHidden/>
    <w:rsid w:val="000668BB"/>
  </w:style>
  <w:style w:type="paragraph" w:styleId="Inhopg7">
    <w:name w:val="toc 7"/>
    <w:basedOn w:val="Inhopg1"/>
    <w:next w:val="Standaard"/>
    <w:autoRedefine/>
    <w:semiHidden/>
    <w:rsid w:val="000668BB"/>
  </w:style>
  <w:style w:type="paragraph" w:styleId="Inhopg8">
    <w:name w:val="toc 8"/>
    <w:basedOn w:val="Inhopg1"/>
    <w:next w:val="Standaard"/>
    <w:autoRedefine/>
    <w:semiHidden/>
    <w:rsid w:val="000668BB"/>
  </w:style>
  <w:style w:type="paragraph" w:styleId="Inhopg9">
    <w:name w:val="toc 9"/>
    <w:basedOn w:val="Inhopg1"/>
    <w:next w:val="Standaard"/>
    <w:autoRedefine/>
    <w:semiHidden/>
    <w:rsid w:val="000668BB"/>
  </w:style>
  <w:style w:type="paragraph" w:customStyle="1" w:styleId="Kop0">
    <w:name w:val="Kop 0"/>
    <w:basedOn w:val="Kop1"/>
    <w:next w:val="Standaard"/>
    <w:rsid w:val="000668BB"/>
    <w:pPr>
      <w:tabs>
        <w:tab w:val="left" w:pos="567"/>
      </w:tabs>
      <w:outlineLvl w:val="9"/>
    </w:pPr>
    <w:rPr>
      <w:b/>
    </w:rPr>
  </w:style>
  <w:style w:type="paragraph" w:styleId="Kopbronvermelding">
    <w:name w:val="toa heading"/>
    <w:basedOn w:val="Standaard"/>
    <w:next w:val="Standaard"/>
    <w:semiHidden/>
    <w:rsid w:val="000668BB"/>
    <w:pPr>
      <w:spacing w:before="120"/>
    </w:pPr>
    <w:rPr>
      <w:b/>
      <w:sz w:val="24"/>
    </w:rPr>
  </w:style>
  <w:style w:type="paragraph" w:customStyle="1" w:styleId="KT">
    <w:name w:val="KT"/>
    <w:rsid w:val="000668BB"/>
  </w:style>
  <w:style w:type="paragraph" w:styleId="Lijst2">
    <w:name w:val="List 2"/>
    <w:basedOn w:val="Lijst"/>
    <w:rsid w:val="000668BB"/>
    <w:pPr>
      <w:numPr>
        <w:numId w:val="0"/>
      </w:numPr>
      <w:ind w:left="566" w:hanging="284"/>
    </w:pPr>
  </w:style>
  <w:style w:type="paragraph" w:styleId="Lijst3">
    <w:name w:val="List 3"/>
    <w:basedOn w:val="Lijst"/>
    <w:rsid w:val="000668BB"/>
    <w:pPr>
      <w:numPr>
        <w:numId w:val="0"/>
      </w:numPr>
      <w:ind w:left="849" w:hanging="284"/>
    </w:pPr>
  </w:style>
  <w:style w:type="paragraph" w:styleId="Lijst4">
    <w:name w:val="List 4"/>
    <w:basedOn w:val="Lijst"/>
    <w:rsid w:val="000668BB"/>
    <w:pPr>
      <w:numPr>
        <w:numId w:val="0"/>
      </w:numPr>
      <w:ind w:left="1132" w:hanging="284"/>
    </w:pPr>
  </w:style>
  <w:style w:type="paragraph" w:styleId="Lijst5">
    <w:name w:val="List 5"/>
    <w:basedOn w:val="Lijst"/>
    <w:rsid w:val="000668BB"/>
    <w:pPr>
      <w:numPr>
        <w:numId w:val="0"/>
      </w:numPr>
      <w:ind w:left="1418" w:hanging="284"/>
    </w:pPr>
  </w:style>
  <w:style w:type="paragraph" w:styleId="Lijstmetafbeeldingen">
    <w:name w:val="table of figures"/>
    <w:basedOn w:val="Standaard"/>
    <w:next w:val="Standaard"/>
    <w:semiHidden/>
    <w:rsid w:val="000668BB"/>
    <w:pPr>
      <w:tabs>
        <w:tab w:val="right" w:leader="dot" w:pos="8221"/>
      </w:tabs>
      <w:ind w:left="567" w:hanging="567"/>
    </w:pPr>
  </w:style>
  <w:style w:type="paragraph" w:styleId="Lijstopsomteken2">
    <w:name w:val="List Bullet 2"/>
    <w:basedOn w:val="Lijstopsomteken"/>
    <w:link w:val="Lijstopsomteken2Char"/>
    <w:rsid w:val="000668BB"/>
    <w:pPr>
      <w:numPr>
        <w:numId w:val="0"/>
      </w:numPr>
    </w:pPr>
  </w:style>
  <w:style w:type="character" w:customStyle="1" w:styleId="LijstopsomtekenChar">
    <w:name w:val="Lijst opsom.teken Char"/>
    <w:link w:val="Lijstopsomteken"/>
    <w:rsid w:val="000668BB"/>
    <w:rPr>
      <w:rFonts w:ascii="Lucida Sans Unicode" w:hAnsi="Lucida Sans Unicode"/>
      <w:sz w:val="18"/>
      <w:lang w:val="nl-NL" w:eastAsia="nl-NL" w:bidi="ar-SA"/>
    </w:rPr>
  </w:style>
  <w:style w:type="character" w:customStyle="1" w:styleId="Lijstopsomteken2Char">
    <w:name w:val="Lijst opsom.teken 2 Char"/>
    <w:basedOn w:val="LijstopsomtekenChar"/>
    <w:link w:val="Lijstopsomteken2"/>
    <w:rsid w:val="000668BB"/>
    <w:rPr>
      <w:rFonts w:ascii="Lucida Sans Unicode" w:hAnsi="Lucida Sans Unicode"/>
      <w:sz w:val="18"/>
      <w:lang w:val="nl-NL" w:eastAsia="nl-NL" w:bidi="ar-SA"/>
    </w:rPr>
  </w:style>
  <w:style w:type="paragraph" w:styleId="Lijstopsomteken3">
    <w:name w:val="List Bullet 3"/>
    <w:basedOn w:val="Lijstopsomteken"/>
    <w:link w:val="Lijstopsomteken3Char"/>
    <w:autoRedefine/>
    <w:rsid w:val="000668BB"/>
    <w:pPr>
      <w:numPr>
        <w:numId w:val="0"/>
      </w:numPr>
    </w:pPr>
  </w:style>
  <w:style w:type="character" w:customStyle="1" w:styleId="Lijstopsomteken3Char">
    <w:name w:val="Lijst opsom.teken 3 Char"/>
    <w:basedOn w:val="LijstopsomtekenChar"/>
    <w:link w:val="Lijstopsomteken3"/>
    <w:rsid w:val="000668BB"/>
    <w:rPr>
      <w:rFonts w:ascii="Lucida Sans Unicode" w:hAnsi="Lucida Sans Unicode"/>
      <w:sz w:val="18"/>
      <w:lang w:val="nl-NL" w:eastAsia="nl-NL" w:bidi="ar-SA"/>
    </w:rPr>
  </w:style>
  <w:style w:type="paragraph" w:styleId="Lijstopsomteken4">
    <w:name w:val="List Bullet 4"/>
    <w:basedOn w:val="Lijstopsomteken"/>
    <w:autoRedefine/>
    <w:rsid w:val="000668BB"/>
    <w:pPr>
      <w:numPr>
        <w:numId w:val="0"/>
      </w:numPr>
    </w:pPr>
  </w:style>
  <w:style w:type="paragraph" w:styleId="Lijstopsomteken5">
    <w:name w:val="List Bullet 5"/>
    <w:basedOn w:val="Lijstopsomteken"/>
    <w:autoRedefine/>
    <w:rsid w:val="000668BB"/>
    <w:pPr>
      <w:numPr>
        <w:numId w:val="0"/>
      </w:numPr>
    </w:pPr>
  </w:style>
  <w:style w:type="paragraph" w:customStyle="1" w:styleId="Lijstspeciaal2">
    <w:name w:val="Lijst speciaal 2"/>
    <w:basedOn w:val="Lijstspeciaal"/>
    <w:rsid w:val="000668BB"/>
    <w:pPr>
      <w:ind w:left="851"/>
    </w:pPr>
  </w:style>
  <w:style w:type="paragraph" w:customStyle="1" w:styleId="Lijstspeciaal3">
    <w:name w:val="Lijst speciaal 3"/>
    <w:basedOn w:val="Lijstspeciaal"/>
    <w:rsid w:val="000668BB"/>
    <w:pPr>
      <w:ind w:left="1134"/>
    </w:pPr>
  </w:style>
  <w:style w:type="paragraph" w:customStyle="1" w:styleId="Lijstspeciaal4">
    <w:name w:val="Lijst speciaal 4"/>
    <w:basedOn w:val="Lijstspeciaal"/>
    <w:rsid w:val="000668BB"/>
    <w:pPr>
      <w:ind w:left="1418"/>
    </w:pPr>
  </w:style>
  <w:style w:type="paragraph" w:customStyle="1" w:styleId="Lijstspeciaal5">
    <w:name w:val="Lijst speciaal 5"/>
    <w:basedOn w:val="Lijstspeciaal"/>
    <w:rsid w:val="000668BB"/>
    <w:pPr>
      <w:ind w:left="1701"/>
    </w:pPr>
  </w:style>
  <w:style w:type="paragraph" w:styleId="Lijstnummering2">
    <w:name w:val="List Number 2"/>
    <w:basedOn w:val="Lijstnummering"/>
    <w:rsid w:val="000668BB"/>
    <w:pPr>
      <w:ind w:left="566"/>
    </w:pPr>
  </w:style>
  <w:style w:type="paragraph" w:styleId="Lijstnummering3">
    <w:name w:val="List Number 3"/>
    <w:basedOn w:val="Lijstnummering"/>
    <w:rsid w:val="000668BB"/>
    <w:pPr>
      <w:ind w:left="849"/>
    </w:pPr>
  </w:style>
  <w:style w:type="paragraph" w:styleId="Lijstnummering4">
    <w:name w:val="List Number 4"/>
    <w:basedOn w:val="Lijstnummering"/>
    <w:rsid w:val="000668BB"/>
    <w:pPr>
      <w:ind w:left="1132"/>
    </w:pPr>
  </w:style>
  <w:style w:type="paragraph" w:styleId="Lijstnummering5">
    <w:name w:val="List Number 5"/>
    <w:basedOn w:val="Lijstnummering"/>
    <w:rsid w:val="000668BB"/>
    <w:pPr>
      <w:ind w:left="1418"/>
    </w:pPr>
  </w:style>
  <w:style w:type="paragraph" w:styleId="Lijstvoortzetting">
    <w:name w:val="List Continue"/>
    <w:basedOn w:val="Standaard"/>
    <w:link w:val="LijstvoortzettingChar"/>
    <w:rsid w:val="000668BB"/>
    <w:pPr>
      <w:numPr>
        <w:numId w:val="27"/>
      </w:numPr>
    </w:pPr>
  </w:style>
  <w:style w:type="paragraph" w:styleId="Lijstvoortzetting2">
    <w:name w:val="List Continue 2"/>
    <w:basedOn w:val="Lijstvoortzetting"/>
    <w:rsid w:val="000668BB"/>
    <w:pPr>
      <w:numPr>
        <w:numId w:val="0"/>
      </w:numPr>
      <w:ind w:left="567" w:hanging="284"/>
    </w:pPr>
  </w:style>
  <w:style w:type="paragraph" w:styleId="Lijstvoortzetting3">
    <w:name w:val="List Continue 3"/>
    <w:basedOn w:val="Lijstvoortzetting"/>
    <w:link w:val="Lijstvoortzetting3Char"/>
    <w:rsid w:val="000668BB"/>
    <w:pPr>
      <w:numPr>
        <w:numId w:val="0"/>
      </w:numPr>
      <w:ind w:left="850" w:hanging="284"/>
    </w:pPr>
  </w:style>
  <w:style w:type="character" w:customStyle="1" w:styleId="LijstvoortzettingChar">
    <w:name w:val="Lijstvoortzetting Char"/>
    <w:link w:val="Lijstvoortzetting"/>
    <w:rsid w:val="000668BB"/>
    <w:rPr>
      <w:rFonts w:ascii="Lucida Sans Unicode" w:hAnsi="Lucida Sans Unicode"/>
      <w:sz w:val="18"/>
      <w:lang w:val="nl-NL" w:eastAsia="nl-NL" w:bidi="ar-SA"/>
    </w:rPr>
  </w:style>
  <w:style w:type="character" w:customStyle="1" w:styleId="Lijstvoortzetting3Char">
    <w:name w:val="Lijstvoortzetting 3 Char"/>
    <w:basedOn w:val="LijstvoortzettingChar"/>
    <w:link w:val="Lijstvoortzetting3"/>
    <w:rsid w:val="000668BB"/>
    <w:rPr>
      <w:rFonts w:ascii="Lucida Sans Unicode" w:hAnsi="Lucida Sans Unicode"/>
      <w:sz w:val="18"/>
      <w:lang w:val="nl-NL" w:eastAsia="nl-NL" w:bidi="ar-SA"/>
    </w:rPr>
  </w:style>
  <w:style w:type="paragraph" w:styleId="Lijstvoortzetting4">
    <w:name w:val="List Continue 4"/>
    <w:basedOn w:val="Lijstvoortzetting"/>
    <w:rsid w:val="000668BB"/>
    <w:pPr>
      <w:numPr>
        <w:numId w:val="0"/>
      </w:numPr>
      <w:ind w:left="1134" w:hanging="284"/>
    </w:pPr>
  </w:style>
  <w:style w:type="paragraph" w:styleId="Lijstvoortzetting5">
    <w:name w:val="List Continue 5"/>
    <w:basedOn w:val="Lijstvoortzetting"/>
    <w:rsid w:val="000668BB"/>
    <w:pPr>
      <w:numPr>
        <w:numId w:val="0"/>
      </w:numPr>
      <w:ind w:left="1417" w:hanging="284"/>
    </w:pPr>
  </w:style>
  <w:style w:type="paragraph" w:styleId="Macrotekst">
    <w:name w:val="macro"/>
    <w:semiHidden/>
    <w:rsid w:val="000668BB"/>
    <w:pPr>
      <w:tabs>
        <w:tab w:val="left" w:pos="142"/>
        <w:tab w:val="left" w:pos="284"/>
        <w:tab w:val="left" w:pos="425"/>
        <w:tab w:val="left" w:pos="567"/>
        <w:tab w:val="left" w:pos="709"/>
        <w:tab w:val="left" w:pos="851"/>
        <w:tab w:val="left" w:pos="992"/>
        <w:tab w:val="left" w:pos="1134"/>
        <w:tab w:val="left" w:pos="1276"/>
        <w:tab w:val="left" w:pos="1418"/>
        <w:tab w:val="left" w:pos="1559"/>
        <w:tab w:val="left" w:pos="1701"/>
        <w:tab w:val="left" w:pos="1843"/>
        <w:tab w:val="left" w:pos="1985"/>
        <w:tab w:val="left" w:pos="2126"/>
        <w:tab w:val="left" w:pos="2268"/>
        <w:tab w:val="left" w:pos="2410"/>
        <w:tab w:val="left" w:pos="2552"/>
        <w:tab w:val="left" w:pos="2693"/>
        <w:tab w:val="left" w:pos="2835"/>
      </w:tabs>
      <w:ind w:left="567" w:hanging="567"/>
    </w:pPr>
    <w:rPr>
      <w:rFonts w:ascii="Lucida Sans Unicode" w:hAnsi="Lucida Sans Unicode"/>
      <w:sz w:val="18"/>
    </w:rPr>
  </w:style>
  <w:style w:type="character" w:styleId="Nadruk">
    <w:name w:val="Emphasis"/>
    <w:qFormat/>
    <w:rsid w:val="000668BB"/>
    <w:rPr>
      <w:rFonts w:ascii="Lucida Sans Unicode" w:hAnsi="Lucida Sans Unicode"/>
    </w:rPr>
  </w:style>
  <w:style w:type="paragraph" w:customStyle="1" w:styleId="OpmaakprofielLijstvoortzetting3ArialZwart">
    <w:name w:val="Opmaakprofiel Lijstvoortzetting 3 + Arial Zwart"/>
    <w:basedOn w:val="Lijstvoortzetting3"/>
    <w:link w:val="OpmaakprofielLijstvoortzetting3ArialZwartChar"/>
    <w:rsid w:val="000668BB"/>
    <w:rPr>
      <w:color w:val="000000"/>
    </w:rPr>
  </w:style>
  <w:style w:type="character" w:customStyle="1" w:styleId="OpmaakprofielLijstvoortzetting3ArialZwartChar">
    <w:name w:val="Opmaakprofiel Lijstvoortzetting 3 + Arial Zwart Char"/>
    <w:link w:val="OpmaakprofielLijstvoortzetting3ArialZwart"/>
    <w:rsid w:val="000668BB"/>
    <w:rPr>
      <w:rFonts w:ascii="Lucida Sans Unicode" w:hAnsi="Lucida Sans Unicode"/>
      <w:color w:val="000000"/>
      <w:sz w:val="18"/>
      <w:lang w:val="nl-NL" w:eastAsia="nl-NL" w:bidi="ar-SA"/>
    </w:rPr>
  </w:style>
  <w:style w:type="paragraph" w:customStyle="1" w:styleId="Opsomming">
    <w:name w:val="Opsomming"/>
    <w:basedOn w:val="Standaard"/>
    <w:next w:val="Standaard"/>
    <w:rsid w:val="000668BB"/>
    <w:pPr>
      <w:keepLines/>
      <w:ind w:left="284" w:hanging="284"/>
    </w:pPr>
  </w:style>
  <w:style w:type="paragraph" w:customStyle="1" w:styleId="Opsommingbijz">
    <w:name w:val="Opsomming bijz."/>
    <w:basedOn w:val="Standaard"/>
    <w:next w:val="Standaard"/>
    <w:rsid w:val="000668BB"/>
    <w:pPr>
      <w:ind w:left="1134" w:hanging="1134"/>
    </w:pPr>
  </w:style>
  <w:style w:type="paragraph" w:customStyle="1" w:styleId="Opsomminggenummerd">
    <w:name w:val="Opsomming genummerd"/>
    <w:basedOn w:val="Standaard"/>
    <w:next w:val="Standaard"/>
    <w:rsid w:val="000668BB"/>
    <w:pPr>
      <w:keepLines/>
      <w:ind w:left="567" w:hanging="567"/>
    </w:pPr>
  </w:style>
  <w:style w:type="paragraph" w:customStyle="1" w:styleId="payoff">
    <w:name w:val="payoff"/>
    <w:basedOn w:val="Voettekst"/>
    <w:rsid w:val="000668BB"/>
    <w:pPr>
      <w:tabs>
        <w:tab w:val="center" w:pos="4153"/>
        <w:tab w:val="right" w:pos="8306"/>
      </w:tabs>
      <w:spacing w:before="120"/>
    </w:pPr>
    <w:rPr>
      <w:rFonts w:ascii="Univers" w:hAnsi="Univers"/>
      <w:i/>
    </w:rPr>
  </w:style>
  <w:style w:type="paragraph" w:styleId="Plattetekst2">
    <w:name w:val="Body Text 2"/>
    <w:basedOn w:val="Standaard"/>
    <w:rsid w:val="000668BB"/>
    <w:rPr>
      <w:rFonts w:ascii="Courier New" w:hAnsi="Courier New"/>
      <w:b/>
    </w:rPr>
  </w:style>
  <w:style w:type="paragraph" w:styleId="Plattetekst3">
    <w:name w:val="Body Text 3"/>
    <w:basedOn w:val="Standaard"/>
    <w:rsid w:val="000668BB"/>
    <w:rPr>
      <w:rFonts w:ascii="Courier" w:hAnsi="Courier"/>
      <w:sz w:val="22"/>
    </w:rPr>
  </w:style>
  <w:style w:type="character" w:styleId="Regelnummer">
    <w:name w:val="line number"/>
    <w:rsid w:val="000668BB"/>
    <w:rPr>
      <w:rFonts w:ascii="Lucida Sans Unicode" w:hAnsi="Lucida Sans Unicode"/>
    </w:rPr>
  </w:style>
  <w:style w:type="paragraph" w:customStyle="1" w:styleId="Speciaal1">
    <w:name w:val="Speciaal 1"/>
    <w:basedOn w:val="Standaard"/>
    <w:next w:val="Standaard"/>
    <w:rsid w:val="000668BB"/>
    <w:rPr>
      <w:sz w:val="16"/>
    </w:rPr>
  </w:style>
  <w:style w:type="paragraph" w:customStyle="1" w:styleId="Speciaal2">
    <w:name w:val="Speciaal 2"/>
    <w:basedOn w:val="Standaard"/>
    <w:next w:val="Standaard"/>
    <w:rsid w:val="000668BB"/>
    <w:rPr>
      <w:sz w:val="16"/>
    </w:rPr>
  </w:style>
  <w:style w:type="paragraph" w:customStyle="1" w:styleId="st">
    <w:name w:val="st"/>
    <w:basedOn w:val="Kop2"/>
    <w:rsid w:val="000668BB"/>
  </w:style>
  <w:style w:type="paragraph" w:customStyle="1" w:styleId="Standaardv">
    <w:name w:val="Standaard v___"/>
    <w:basedOn w:val="Standaard"/>
    <w:next w:val="Standaard"/>
    <w:rsid w:val="000668BB"/>
    <w:rPr>
      <w:sz w:val="16"/>
    </w:rPr>
  </w:style>
  <w:style w:type="paragraph" w:customStyle="1" w:styleId="Standaardvast">
    <w:name w:val="Standaard vast"/>
    <w:basedOn w:val="Standaard"/>
    <w:next w:val="Standaard"/>
    <w:rsid w:val="000668BB"/>
    <w:rPr>
      <w:b/>
      <w:sz w:val="16"/>
    </w:rPr>
  </w:style>
  <w:style w:type="paragraph" w:styleId="Standaardinspringing">
    <w:name w:val="Normal Indent"/>
    <w:basedOn w:val="Standaard"/>
    <w:rsid w:val="000668BB"/>
    <w:pPr>
      <w:ind w:left="567"/>
    </w:pPr>
  </w:style>
  <w:style w:type="paragraph" w:customStyle="1" w:styleId="Tabel">
    <w:name w:val="Tabel"/>
    <w:basedOn w:val="Standaard"/>
    <w:rsid w:val="000668BB"/>
    <w:pPr>
      <w:keepLines/>
      <w:spacing w:before="60" w:after="60"/>
    </w:pPr>
    <w:rPr>
      <w:spacing w:val="6"/>
    </w:rPr>
  </w:style>
  <w:style w:type="paragraph" w:customStyle="1" w:styleId="Tabel2">
    <w:name w:val="Tabel 2"/>
    <w:basedOn w:val="Standaard"/>
    <w:rsid w:val="000668BB"/>
  </w:style>
  <w:style w:type="paragraph" w:customStyle="1" w:styleId="Tabelkop">
    <w:name w:val="Tabel kop"/>
    <w:basedOn w:val="Tabel"/>
    <w:rsid w:val="000668BB"/>
    <w:rPr>
      <w:b/>
    </w:rPr>
  </w:style>
  <w:style w:type="paragraph" w:customStyle="1" w:styleId="Tabelkop2">
    <w:name w:val="Tabel kop 2"/>
    <w:basedOn w:val="Tabel2"/>
    <w:rsid w:val="000668BB"/>
    <w:rPr>
      <w:b/>
    </w:rPr>
  </w:style>
  <w:style w:type="paragraph" w:styleId="Tekstzonderopmaak">
    <w:name w:val="Plain Text"/>
    <w:basedOn w:val="Standaard"/>
    <w:rsid w:val="000668BB"/>
  </w:style>
  <w:style w:type="paragraph" w:customStyle="1" w:styleId="Toelichting">
    <w:name w:val="Toelichting"/>
    <w:basedOn w:val="Standaard"/>
    <w:rsid w:val="000668BB"/>
    <w:rPr>
      <w:vanish/>
      <w:color w:val="FF00FF"/>
    </w:rPr>
  </w:style>
  <w:style w:type="character" w:styleId="Voetnootmarkering">
    <w:name w:val="footnote reference"/>
    <w:uiPriority w:val="99"/>
    <w:semiHidden/>
    <w:rsid w:val="000668BB"/>
    <w:rPr>
      <w:position w:val="6"/>
      <w:sz w:val="16"/>
    </w:rPr>
  </w:style>
  <w:style w:type="paragraph" w:styleId="Voetnoottekst">
    <w:name w:val="footnote text"/>
    <w:basedOn w:val="Standaard"/>
    <w:link w:val="VoetnoottekstChar"/>
    <w:uiPriority w:val="99"/>
    <w:semiHidden/>
    <w:rsid w:val="000668BB"/>
    <w:rPr>
      <w:sz w:val="20"/>
    </w:rPr>
  </w:style>
  <w:style w:type="paragraph" w:customStyle="1" w:styleId="VraagF10">
    <w:name w:val="VraagF10"/>
    <w:rsid w:val="000668BB"/>
  </w:style>
  <w:style w:type="paragraph" w:customStyle="1" w:styleId="VraagJa">
    <w:name w:val="VraagJa"/>
    <w:rsid w:val="000668BB"/>
  </w:style>
  <w:style w:type="paragraph" w:customStyle="1" w:styleId="VraagNee">
    <w:name w:val="VraagNee"/>
    <w:rsid w:val="000668BB"/>
  </w:style>
  <w:style w:type="table" w:styleId="Tabelraster">
    <w:name w:val="Table Grid"/>
    <w:basedOn w:val="Standaardtabel"/>
    <w:rsid w:val="00CB51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waar">
    <w:name w:val="Strong"/>
    <w:qFormat/>
    <w:rsid w:val="00DC6608"/>
    <w:rPr>
      <w:b/>
      <w:bCs/>
    </w:rPr>
  </w:style>
  <w:style w:type="character" w:customStyle="1" w:styleId="KoptekstChar">
    <w:name w:val="Koptekst Char"/>
    <w:link w:val="Koptekst"/>
    <w:uiPriority w:val="99"/>
    <w:rsid w:val="00C508E5"/>
    <w:rPr>
      <w:rFonts w:ascii="Lucida Sans Unicode" w:hAnsi="Lucida Sans Unicode"/>
      <w:b/>
      <w:sz w:val="18"/>
    </w:rPr>
  </w:style>
  <w:style w:type="character" w:customStyle="1" w:styleId="Kop1Char">
    <w:name w:val="Kop 1 Char"/>
    <w:link w:val="Kop1"/>
    <w:rsid w:val="00381089"/>
    <w:rPr>
      <w:rFonts w:ascii="Lucida Sans Unicode" w:hAnsi="Lucida Sans Unicode"/>
      <w:sz w:val="36"/>
    </w:rPr>
  </w:style>
  <w:style w:type="character" w:customStyle="1" w:styleId="TekstopmerkingChar">
    <w:name w:val="Tekst opmerking Char"/>
    <w:link w:val="Tekstopmerking"/>
    <w:uiPriority w:val="99"/>
    <w:semiHidden/>
    <w:rsid w:val="00721562"/>
    <w:rPr>
      <w:rFonts w:ascii="Lucida Sans Unicode" w:hAnsi="Lucida Sans Unicode"/>
      <w:sz w:val="18"/>
    </w:rPr>
  </w:style>
  <w:style w:type="character" w:customStyle="1" w:styleId="VoetnoottekstChar">
    <w:name w:val="Voetnoottekst Char"/>
    <w:link w:val="Voetnoottekst"/>
    <w:uiPriority w:val="99"/>
    <w:semiHidden/>
    <w:rsid w:val="00721562"/>
    <w:rPr>
      <w:rFonts w:ascii="Lucida Sans Unicode" w:hAnsi="Lucida Sans Unico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25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97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oudewijn\Local%20Settings\Temporary%20Internet%20Files\OLK2\3%202%20Aanmeldingsformulier%20versie%202%2001%2020100322.dot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58DC0A8C148F42B5406137EDB3D8B3" ma:contentTypeVersion="10" ma:contentTypeDescription="Create a new document." ma:contentTypeScope="" ma:versionID="a0ab61f0627814a7a534d97534776fad">
  <xsd:schema xmlns:xsd="http://www.w3.org/2001/XMLSchema" xmlns:xs="http://www.w3.org/2001/XMLSchema" xmlns:p="http://schemas.microsoft.com/office/2006/metadata/properties" xmlns:ns2="b96be506-ac88-468c-b22f-9c3bfb299a12" xmlns:ns3="7e8c784b-88ac-45ce-9c08-83b411fd1b61" targetNamespace="http://schemas.microsoft.com/office/2006/metadata/properties" ma:root="true" ma:fieldsID="3a36618b4b317abcef03881c5b135e8b" ns2:_="" ns3:_="">
    <xsd:import namespace="b96be506-ac88-468c-b22f-9c3bfb299a12"/>
    <xsd:import namespace="7e8c784b-88ac-45ce-9c08-83b411fd1b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6be506-ac88-468c-b22f-9c3bfb299a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8c784b-88ac-45ce-9c08-83b411fd1b6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AB7053-FD1D-458B-BF92-D8B477AE6CD7}">
  <ds:schemaRefs>
    <ds:schemaRef ds:uri="http://purl.org/dc/elements/1.1/"/>
    <ds:schemaRef ds:uri="7e8c784b-88ac-45ce-9c08-83b411fd1b61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microsoft.com/office/infopath/2007/PartnerControls"/>
    <ds:schemaRef ds:uri="b96be506-ac88-468c-b22f-9c3bfb299a12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5B3F31B-7177-4211-88DA-9A130DC2F4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6be506-ac88-468c-b22f-9c3bfb299a12"/>
    <ds:schemaRef ds:uri="7e8c784b-88ac-45ce-9c08-83b411fd1b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A4FF6B-E032-43FB-8B7B-3816341EA30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 2 Aanmeldingsformulier versie 2 01 20100322.dot</Template>
  <TotalTime>0</TotalTime>
  <Pages>1</Pages>
  <Words>142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Uitvoeringsverklaring</vt:lpstr>
    </vt:vector>
  </TitlesOfParts>
  <Company>Serviceunt71</Company>
  <LinksUpToDate>false</LinksUpToDate>
  <CharactersWithSpaces>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Uitvoeringsverklaring</dc:title>
  <dc:creator>Huisman</dc:creator>
  <cp:lastModifiedBy>Overbeek, Dennis</cp:lastModifiedBy>
  <cp:revision>2</cp:revision>
  <cp:lastPrinted>2020-01-16T18:01:00Z</cp:lastPrinted>
  <dcterms:created xsi:type="dcterms:W3CDTF">2020-09-28T20:42:00Z</dcterms:created>
  <dcterms:modified xsi:type="dcterms:W3CDTF">2020-09-28T20:42:00Z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ject">
    <vt:lpwstr>&lt;naam van de aanbesteding&gt;</vt:lpwstr>
  </property>
  <property fmtid="{D5CDD505-2E9C-101B-9397-08002B2CF9AE}" pid="3" name="Referentie">
    <vt:lpwstr>&lt;kenmerk&gt;</vt:lpwstr>
  </property>
  <property fmtid="{D5CDD505-2E9C-101B-9397-08002B2CF9AE}" pid="4" name="aanmelding of Inschrijving">
    <vt:lpwstr>&lt;aanmelding of inschrijving&gt;</vt:lpwstr>
  </property>
  <property fmtid="{D5CDD505-2E9C-101B-9397-08002B2CF9AE}" pid="5" name="selectieleidraad/offerteaanvraag">
    <vt:lpwstr>selectieleidraad/offerteaanvraag</vt:lpwstr>
  </property>
  <property fmtid="{D5CDD505-2E9C-101B-9397-08002B2CF9AE}" pid="6" name="ContentTypeId">
    <vt:lpwstr>0x0101007D58DC0A8C148F42B5406137EDB3D8B3</vt:lpwstr>
  </property>
</Properties>
</file>